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2F8" w:rsidRPr="00E85959" w:rsidRDefault="000E52F8" w:rsidP="00BB384A">
      <w:pPr>
        <w:jc w:val="both"/>
        <w:rPr>
          <w:bCs/>
          <w:sz w:val="28"/>
          <w:szCs w:val="28"/>
        </w:rPr>
      </w:pPr>
    </w:p>
    <w:p w:rsidR="00BB384A" w:rsidRDefault="00BB384A" w:rsidP="00BB384A">
      <w:pPr>
        <w:ind w:left="581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Финансовое управление </w:t>
      </w:r>
    </w:p>
    <w:p w:rsidR="00BB384A" w:rsidRDefault="00BB384A" w:rsidP="00BB384A">
      <w:pPr>
        <w:ind w:left="581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</w:p>
    <w:p w:rsidR="006E655C" w:rsidRDefault="00BB384A" w:rsidP="00BB384A">
      <w:pPr>
        <w:ind w:left="5812"/>
        <w:jc w:val="center"/>
        <w:rPr>
          <w:sz w:val="28"/>
          <w:szCs w:val="28"/>
        </w:rPr>
      </w:pPr>
      <w:r>
        <w:rPr>
          <w:sz w:val="28"/>
          <w:szCs w:val="28"/>
        </w:rPr>
        <w:t>МО Белевский район</w:t>
      </w:r>
    </w:p>
    <w:p w:rsidR="00BB384A" w:rsidRDefault="00BB384A" w:rsidP="00BB384A">
      <w:pPr>
        <w:ind w:left="5812"/>
        <w:jc w:val="center"/>
        <w:rPr>
          <w:sz w:val="28"/>
          <w:szCs w:val="28"/>
        </w:rPr>
      </w:pPr>
    </w:p>
    <w:p w:rsidR="00BB384A" w:rsidRDefault="009504BF" w:rsidP="00BB384A">
      <w:pPr>
        <w:ind w:left="5812"/>
        <w:jc w:val="center"/>
        <w:rPr>
          <w:sz w:val="28"/>
          <w:szCs w:val="28"/>
        </w:rPr>
      </w:pPr>
      <w:r>
        <w:rPr>
          <w:sz w:val="28"/>
          <w:szCs w:val="28"/>
        </w:rPr>
        <w:t>на</w:t>
      </w:r>
      <w:r w:rsidR="00BB384A">
        <w:rPr>
          <w:sz w:val="28"/>
          <w:szCs w:val="28"/>
        </w:rPr>
        <w:t>чальнику – Л.В.Архиповой</w:t>
      </w:r>
    </w:p>
    <w:p w:rsidR="00BB384A" w:rsidRDefault="00BB384A" w:rsidP="00BB384A">
      <w:pPr>
        <w:ind w:left="5812"/>
        <w:jc w:val="center"/>
        <w:rPr>
          <w:sz w:val="28"/>
          <w:szCs w:val="28"/>
        </w:rPr>
      </w:pPr>
    </w:p>
    <w:p w:rsidR="00BB384A" w:rsidRDefault="00BB384A" w:rsidP="00BB384A">
      <w:pPr>
        <w:ind w:left="5812" w:hanging="581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</w:p>
    <w:p w:rsidR="00BB384A" w:rsidRDefault="00BB384A" w:rsidP="00BB384A">
      <w:pPr>
        <w:ind w:left="5812" w:hanging="5812"/>
        <w:jc w:val="both"/>
        <w:rPr>
          <w:sz w:val="28"/>
          <w:szCs w:val="28"/>
        </w:rPr>
      </w:pPr>
    </w:p>
    <w:p w:rsidR="00BB384A" w:rsidRDefault="00BB384A" w:rsidP="00BB38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Сектор ГО ЧС и ООС администрации МО Белевский район представляет распределение средств по мероприятиям разрабатываемой </w:t>
      </w:r>
      <w:r w:rsidR="009504BF">
        <w:rPr>
          <w:sz w:val="28"/>
          <w:szCs w:val="28"/>
        </w:rPr>
        <w:t>сектором муниципальной программе</w:t>
      </w:r>
      <w:r>
        <w:rPr>
          <w:sz w:val="28"/>
          <w:szCs w:val="28"/>
        </w:rPr>
        <w:t xml:space="preserve"> «Защита населения и территорий муниципального образован</w:t>
      </w:r>
      <w:r w:rsidR="00CE12F4">
        <w:rPr>
          <w:sz w:val="28"/>
          <w:szCs w:val="28"/>
        </w:rPr>
        <w:t>ия  Белевский район</w:t>
      </w:r>
      <w:r>
        <w:rPr>
          <w:sz w:val="28"/>
          <w:szCs w:val="28"/>
        </w:rPr>
        <w:t xml:space="preserve"> от чрезвычайных ситуаций, обеспечение пожарной безопасности и безопасности людей на водных объектах»</w:t>
      </w:r>
      <w:r w:rsidR="009504BF">
        <w:rPr>
          <w:sz w:val="28"/>
          <w:szCs w:val="28"/>
        </w:rPr>
        <w:t xml:space="preserve">, из расчета предоставленной таблицы </w:t>
      </w:r>
      <w:r w:rsidR="00423F9C">
        <w:rPr>
          <w:sz w:val="28"/>
          <w:szCs w:val="28"/>
        </w:rPr>
        <w:t xml:space="preserve">всего на </w:t>
      </w:r>
      <w:r w:rsidR="009504BF">
        <w:rPr>
          <w:sz w:val="28"/>
          <w:szCs w:val="28"/>
        </w:rPr>
        <w:t xml:space="preserve"> 100 тыс. руб.</w:t>
      </w:r>
    </w:p>
    <w:p w:rsidR="00BB384A" w:rsidRDefault="00BB384A" w:rsidP="00BB384A">
      <w:pPr>
        <w:jc w:val="both"/>
        <w:rPr>
          <w:sz w:val="28"/>
          <w:szCs w:val="28"/>
        </w:rPr>
      </w:pPr>
    </w:p>
    <w:p w:rsidR="00CE12F4" w:rsidRDefault="00CE12F4" w:rsidP="00BB384A">
      <w:pPr>
        <w:jc w:val="both"/>
        <w:rPr>
          <w:sz w:val="28"/>
          <w:szCs w:val="28"/>
        </w:rPr>
      </w:pPr>
    </w:p>
    <w:p w:rsidR="00CE12F4" w:rsidRDefault="00CE12F4" w:rsidP="00BB384A">
      <w:pPr>
        <w:jc w:val="both"/>
        <w:rPr>
          <w:sz w:val="28"/>
          <w:szCs w:val="28"/>
        </w:rPr>
      </w:pPr>
    </w:p>
    <w:p w:rsidR="00CE12F4" w:rsidRDefault="00BB384A" w:rsidP="00CE12F4">
      <w:pPr>
        <w:jc w:val="center"/>
        <w:rPr>
          <w:b/>
          <w:sz w:val="28"/>
          <w:szCs w:val="28"/>
        </w:rPr>
      </w:pPr>
      <w:r w:rsidRPr="009504BF">
        <w:rPr>
          <w:b/>
          <w:sz w:val="28"/>
          <w:szCs w:val="28"/>
        </w:rPr>
        <w:t xml:space="preserve">Мероприятия </w:t>
      </w:r>
      <w:r w:rsidR="00CE12F4">
        <w:rPr>
          <w:b/>
          <w:sz w:val="28"/>
          <w:szCs w:val="28"/>
        </w:rPr>
        <w:t xml:space="preserve">по </w:t>
      </w:r>
      <w:r w:rsidRPr="009504BF">
        <w:rPr>
          <w:b/>
          <w:sz w:val="28"/>
          <w:szCs w:val="28"/>
        </w:rPr>
        <w:t>программе</w:t>
      </w:r>
      <w:r w:rsidR="00CE12F4">
        <w:rPr>
          <w:b/>
          <w:sz w:val="28"/>
          <w:szCs w:val="28"/>
        </w:rPr>
        <w:t>:</w:t>
      </w:r>
      <w:r w:rsidRPr="009504BF">
        <w:rPr>
          <w:b/>
          <w:sz w:val="28"/>
          <w:szCs w:val="28"/>
        </w:rPr>
        <w:t xml:space="preserve"> </w:t>
      </w:r>
    </w:p>
    <w:p w:rsidR="00CE12F4" w:rsidRDefault="00CE12F4" w:rsidP="00CE12F4">
      <w:pPr>
        <w:jc w:val="center"/>
        <w:rPr>
          <w:b/>
          <w:sz w:val="28"/>
          <w:szCs w:val="28"/>
        </w:rPr>
      </w:pPr>
    </w:p>
    <w:p w:rsidR="00BB384A" w:rsidRDefault="00BB384A" w:rsidP="00CE12F4">
      <w:pPr>
        <w:pStyle w:val="a5"/>
        <w:numPr>
          <w:ilvl w:val="0"/>
          <w:numId w:val="1"/>
        </w:numPr>
        <w:jc w:val="center"/>
        <w:rPr>
          <w:sz w:val="28"/>
          <w:szCs w:val="28"/>
        </w:rPr>
      </w:pPr>
      <w:proofErr w:type="gramStart"/>
      <w:r w:rsidRPr="00CE12F4">
        <w:rPr>
          <w:sz w:val="28"/>
          <w:szCs w:val="28"/>
        </w:rPr>
        <w:t>Бесперебойное жизнеобеспечение населения в период паводка</w:t>
      </w:r>
      <w:r w:rsidR="00CE12F4" w:rsidRPr="00CE12F4">
        <w:rPr>
          <w:sz w:val="28"/>
          <w:szCs w:val="28"/>
        </w:rPr>
        <w:t xml:space="preserve"> – 50</w:t>
      </w:r>
      <w:r w:rsidR="009504BF" w:rsidRPr="00CE12F4">
        <w:rPr>
          <w:sz w:val="28"/>
          <w:szCs w:val="28"/>
        </w:rPr>
        <w:t xml:space="preserve"> тыс. </w:t>
      </w:r>
      <w:r w:rsidR="00CE12F4" w:rsidRPr="00CE12F4">
        <w:rPr>
          <w:sz w:val="28"/>
          <w:szCs w:val="28"/>
        </w:rPr>
        <w:t>руб. (</w:t>
      </w:r>
      <w:proofErr w:type="spellStart"/>
      <w:r w:rsidR="00CE12F4" w:rsidRPr="00CE12F4">
        <w:rPr>
          <w:sz w:val="28"/>
          <w:szCs w:val="28"/>
        </w:rPr>
        <w:t>софинансирование</w:t>
      </w:r>
      <w:proofErr w:type="spellEnd"/>
      <w:r w:rsidR="00CE12F4" w:rsidRPr="00CE12F4">
        <w:rPr>
          <w:sz w:val="28"/>
          <w:szCs w:val="28"/>
        </w:rPr>
        <w:t xml:space="preserve"> переправы населения в районе н.п.</w:t>
      </w:r>
      <w:proofErr w:type="gramEnd"/>
      <w:r w:rsidR="00CE12F4" w:rsidRPr="00CE12F4">
        <w:rPr>
          <w:sz w:val="28"/>
          <w:szCs w:val="28"/>
        </w:rPr>
        <w:t xml:space="preserve"> </w:t>
      </w:r>
      <w:proofErr w:type="spellStart"/>
      <w:proofErr w:type="gramStart"/>
      <w:r w:rsidR="00CE12F4" w:rsidRPr="00CE12F4">
        <w:rPr>
          <w:sz w:val="28"/>
          <w:szCs w:val="28"/>
        </w:rPr>
        <w:t>Н.Гастунь</w:t>
      </w:r>
      <w:proofErr w:type="spellEnd"/>
      <w:r w:rsidR="009504BF" w:rsidRPr="00CE12F4">
        <w:rPr>
          <w:sz w:val="28"/>
          <w:szCs w:val="28"/>
        </w:rPr>
        <w:t>)</w:t>
      </w:r>
      <w:r w:rsidR="00CE12F4" w:rsidRPr="00CE12F4">
        <w:rPr>
          <w:sz w:val="28"/>
          <w:szCs w:val="28"/>
        </w:rPr>
        <w:t>.</w:t>
      </w:r>
      <w:proofErr w:type="gramEnd"/>
    </w:p>
    <w:p w:rsidR="00CE12F4" w:rsidRPr="00CE12F4" w:rsidRDefault="00CE12F4" w:rsidP="00CE12F4">
      <w:pPr>
        <w:pStyle w:val="a5"/>
        <w:rPr>
          <w:sz w:val="28"/>
          <w:szCs w:val="28"/>
        </w:rPr>
      </w:pPr>
    </w:p>
    <w:p w:rsidR="009504BF" w:rsidRDefault="00CE12F4" w:rsidP="00CE12F4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Создание «Системы – 112»  - 50 тыс. руб.  (приобретение и установка высокоскоростной системы автоматического оповещения сотрудников администрации и руководителей предприятий района) </w:t>
      </w:r>
    </w:p>
    <w:p w:rsidR="00CE12F4" w:rsidRDefault="00CE12F4" w:rsidP="00CE12F4">
      <w:pPr>
        <w:rPr>
          <w:b/>
          <w:sz w:val="28"/>
          <w:szCs w:val="28"/>
        </w:rPr>
      </w:pPr>
    </w:p>
    <w:p w:rsidR="00CE12F4" w:rsidRDefault="00CE12F4" w:rsidP="00CE12F4">
      <w:pPr>
        <w:rPr>
          <w:b/>
          <w:sz w:val="28"/>
          <w:szCs w:val="28"/>
        </w:rPr>
      </w:pPr>
    </w:p>
    <w:p w:rsidR="00CE12F4" w:rsidRDefault="00CE12F4" w:rsidP="00CE12F4">
      <w:pPr>
        <w:rPr>
          <w:b/>
          <w:sz w:val="28"/>
          <w:szCs w:val="28"/>
        </w:rPr>
      </w:pPr>
    </w:p>
    <w:p w:rsidR="00CE12F4" w:rsidRDefault="00CE12F4" w:rsidP="00CE12F4">
      <w:pPr>
        <w:rPr>
          <w:b/>
          <w:sz w:val="28"/>
          <w:szCs w:val="28"/>
        </w:rPr>
      </w:pPr>
    </w:p>
    <w:p w:rsidR="00CE12F4" w:rsidRDefault="00CE12F4" w:rsidP="00CE12F4">
      <w:pPr>
        <w:rPr>
          <w:b/>
          <w:sz w:val="28"/>
          <w:szCs w:val="28"/>
        </w:rPr>
      </w:pPr>
    </w:p>
    <w:p w:rsidR="00CE12F4" w:rsidRDefault="00CE12F4" w:rsidP="00CE12F4">
      <w:pPr>
        <w:rPr>
          <w:b/>
          <w:sz w:val="28"/>
          <w:szCs w:val="28"/>
        </w:rPr>
      </w:pPr>
    </w:p>
    <w:p w:rsidR="00CE12F4" w:rsidRDefault="00CE12F4" w:rsidP="00CE12F4">
      <w:pPr>
        <w:rPr>
          <w:b/>
          <w:sz w:val="28"/>
          <w:szCs w:val="28"/>
        </w:rPr>
      </w:pPr>
    </w:p>
    <w:p w:rsidR="00CE12F4" w:rsidRDefault="00CE12F4" w:rsidP="00CE12F4">
      <w:pPr>
        <w:rPr>
          <w:b/>
          <w:sz w:val="28"/>
          <w:szCs w:val="28"/>
        </w:rPr>
      </w:pPr>
    </w:p>
    <w:p w:rsidR="00CE12F4" w:rsidRDefault="00CE12F4" w:rsidP="00CE12F4">
      <w:pPr>
        <w:rPr>
          <w:b/>
          <w:sz w:val="28"/>
          <w:szCs w:val="28"/>
        </w:rPr>
      </w:pPr>
      <w:r w:rsidRPr="00CE12F4">
        <w:rPr>
          <w:b/>
          <w:sz w:val="28"/>
          <w:szCs w:val="28"/>
        </w:rPr>
        <w:t xml:space="preserve">Начальник сектора ГО ЧС </w:t>
      </w:r>
    </w:p>
    <w:p w:rsidR="009504BF" w:rsidRPr="00CE12F4" w:rsidRDefault="00CE12F4" w:rsidP="00CE12F4">
      <w:pPr>
        <w:rPr>
          <w:b/>
          <w:sz w:val="28"/>
          <w:szCs w:val="28"/>
        </w:rPr>
      </w:pPr>
      <w:r w:rsidRPr="00CE12F4">
        <w:rPr>
          <w:b/>
          <w:sz w:val="28"/>
          <w:szCs w:val="28"/>
        </w:rPr>
        <w:t xml:space="preserve">и ООС администрации   </w:t>
      </w:r>
      <w:r>
        <w:rPr>
          <w:b/>
          <w:sz w:val="28"/>
          <w:szCs w:val="28"/>
        </w:rPr>
        <w:t xml:space="preserve">                                                          </w:t>
      </w:r>
      <w:r w:rsidRPr="00CE12F4">
        <w:rPr>
          <w:b/>
          <w:sz w:val="28"/>
          <w:szCs w:val="28"/>
        </w:rPr>
        <w:t>В.А.Воробьев</w:t>
      </w:r>
    </w:p>
    <w:sectPr w:rsidR="009504BF" w:rsidRPr="00CE12F4" w:rsidSect="00CE12F4">
      <w:pgSz w:w="11906" w:h="16838"/>
      <w:pgMar w:top="567" w:right="849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F7D6C"/>
    <w:multiLevelType w:val="hybridMultilevel"/>
    <w:tmpl w:val="73002BA6"/>
    <w:lvl w:ilvl="0" w:tplc="DB32B4CC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">
    <w:nsid w:val="25561013"/>
    <w:multiLevelType w:val="hybridMultilevel"/>
    <w:tmpl w:val="5C7092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C2769B"/>
    <w:multiLevelType w:val="hybridMultilevel"/>
    <w:tmpl w:val="A9E8D83A"/>
    <w:lvl w:ilvl="0" w:tplc="0B2280B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characterSpacingControl w:val="doNotCompress"/>
  <w:compat/>
  <w:rsids>
    <w:rsidRoot w:val="00BB384A"/>
    <w:rsid w:val="00000B90"/>
    <w:rsid w:val="0000146E"/>
    <w:rsid w:val="0000588C"/>
    <w:rsid w:val="00007565"/>
    <w:rsid w:val="00007A4F"/>
    <w:rsid w:val="00007AED"/>
    <w:rsid w:val="00007CF2"/>
    <w:rsid w:val="00007EE5"/>
    <w:rsid w:val="00010D46"/>
    <w:rsid w:val="000123A0"/>
    <w:rsid w:val="00012BE9"/>
    <w:rsid w:val="0001641D"/>
    <w:rsid w:val="000169B7"/>
    <w:rsid w:val="00016D9A"/>
    <w:rsid w:val="000206F1"/>
    <w:rsid w:val="000221B6"/>
    <w:rsid w:val="00022829"/>
    <w:rsid w:val="00022E34"/>
    <w:rsid w:val="00022F3F"/>
    <w:rsid w:val="0002547D"/>
    <w:rsid w:val="00026062"/>
    <w:rsid w:val="0003034E"/>
    <w:rsid w:val="000306C9"/>
    <w:rsid w:val="000311E4"/>
    <w:rsid w:val="0003146D"/>
    <w:rsid w:val="00031F40"/>
    <w:rsid w:val="00033010"/>
    <w:rsid w:val="00034686"/>
    <w:rsid w:val="00035806"/>
    <w:rsid w:val="00035D88"/>
    <w:rsid w:val="00035F21"/>
    <w:rsid w:val="0004010C"/>
    <w:rsid w:val="0004142F"/>
    <w:rsid w:val="00041F68"/>
    <w:rsid w:val="00041FEE"/>
    <w:rsid w:val="00042106"/>
    <w:rsid w:val="00042156"/>
    <w:rsid w:val="0004261F"/>
    <w:rsid w:val="000432DF"/>
    <w:rsid w:val="000438A4"/>
    <w:rsid w:val="00044A14"/>
    <w:rsid w:val="00044FEB"/>
    <w:rsid w:val="00045C19"/>
    <w:rsid w:val="0005075C"/>
    <w:rsid w:val="00052C88"/>
    <w:rsid w:val="00056C49"/>
    <w:rsid w:val="00060D7B"/>
    <w:rsid w:val="00061F27"/>
    <w:rsid w:val="00062F8A"/>
    <w:rsid w:val="0006392A"/>
    <w:rsid w:val="00063AFE"/>
    <w:rsid w:val="000677C6"/>
    <w:rsid w:val="00067B3A"/>
    <w:rsid w:val="0007044D"/>
    <w:rsid w:val="00070600"/>
    <w:rsid w:val="00072D90"/>
    <w:rsid w:val="000731FB"/>
    <w:rsid w:val="00073592"/>
    <w:rsid w:val="00073ACD"/>
    <w:rsid w:val="00074061"/>
    <w:rsid w:val="000749F7"/>
    <w:rsid w:val="00074DB9"/>
    <w:rsid w:val="000750EA"/>
    <w:rsid w:val="00077B35"/>
    <w:rsid w:val="00080FEA"/>
    <w:rsid w:val="0008175E"/>
    <w:rsid w:val="000827EA"/>
    <w:rsid w:val="00082F5E"/>
    <w:rsid w:val="00083610"/>
    <w:rsid w:val="000849F7"/>
    <w:rsid w:val="00084AB5"/>
    <w:rsid w:val="0008579C"/>
    <w:rsid w:val="000861AB"/>
    <w:rsid w:val="00086786"/>
    <w:rsid w:val="000867C1"/>
    <w:rsid w:val="00091440"/>
    <w:rsid w:val="00091A79"/>
    <w:rsid w:val="0009314B"/>
    <w:rsid w:val="00095604"/>
    <w:rsid w:val="00095776"/>
    <w:rsid w:val="000957C6"/>
    <w:rsid w:val="00095D54"/>
    <w:rsid w:val="00096542"/>
    <w:rsid w:val="00096C9D"/>
    <w:rsid w:val="000A090C"/>
    <w:rsid w:val="000A09B8"/>
    <w:rsid w:val="000A0C97"/>
    <w:rsid w:val="000A3360"/>
    <w:rsid w:val="000A36C3"/>
    <w:rsid w:val="000A3C15"/>
    <w:rsid w:val="000A3C71"/>
    <w:rsid w:val="000A5096"/>
    <w:rsid w:val="000B1462"/>
    <w:rsid w:val="000B1E41"/>
    <w:rsid w:val="000B2C8D"/>
    <w:rsid w:val="000B42A2"/>
    <w:rsid w:val="000B45DD"/>
    <w:rsid w:val="000B6375"/>
    <w:rsid w:val="000B7B42"/>
    <w:rsid w:val="000C078F"/>
    <w:rsid w:val="000C0A11"/>
    <w:rsid w:val="000C1B96"/>
    <w:rsid w:val="000C27C2"/>
    <w:rsid w:val="000C3D7B"/>
    <w:rsid w:val="000C5AC2"/>
    <w:rsid w:val="000C6015"/>
    <w:rsid w:val="000C6183"/>
    <w:rsid w:val="000C6304"/>
    <w:rsid w:val="000C7162"/>
    <w:rsid w:val="000C7478"/>
    <w:rsid w:val="000D040B"/>
    <w:rsid w:val="000D06EF"/>
    <w:rsid w:val="000D07E3"/>
    <w:rsid w:val="000D18BF"/>
    <w:rsid w:val="000D2D8D"/>
    <w:rsid w:val="000D5B21"/>
    <w:rsid w:val="000D5EE1"/>
    <w:rsid w:val="000D7DDA"/>
    <w:rsid w:val="000E1765"/>
    <w:rsid w:val="000E1A2D"/>
    <w:rsid w:val="000E3C9F"/>
    <w:rsid w:val="000E3E92"/>
    <w:rsid w:val="000E52F8"/>
    <w:rsid w:val="000E55B4"/>
    <w:rsid w:val="000E6938"/>
    <w:rsid w:val="000E6D9C"/>
    <w:rsid w:val="000E6F76"/>
    <w:rsid w:val="000E7DE7"/>
    <w:rsid w:val="000F2C74"/>
    <w:rsid w:val="000F43C6"/>
    <w:rsid w:val="000F524B"/>
    <w:rsid w:val="000F5D7E"/>
    <w:rsid w:val="000F6C4F"/>
    <w:rsid w:val="000F6F15"/>
    <w:rsid w:val="000F765B"/>
    <w:rsid w:val="000F7699"/>
    <w:rsid w:val="00100542"/>
    <w:rsid w:val="00100D9B"/>
    <w:rsid w:val="00102CFD"/>
    <w:rsid w:val="00103508"/>
    <w:rsid w:val="00103997"/>
    <w:rsid w:val="00103D2E"/>
    <w:rsid w:val="00104E6F"/>
    <w:rsid w:val="00106FE3"/>
    <w:rsid w:val="0011166D"/>
    <w:rsid w:val="001116E5"/>
    <w:rsid w:val="00111857"/>
    <w:rsid w:val="0011229A"/>
    <w:rsid w:val="00114F27"/>
    <w:rsid w:val="001159C9"/>
    <w:rsid w:val="00115D05"/>
    <w:rsid w:val="00115E8A"/>
    <w:rsid w:val="00116094"/>
    <w:rsid w:val="0011730C"/>
    <w:rsid w:val="00120240"/>
    <w:rsid w:val="00120DA1"/>
    <w:rsid w:val="00120F8E"/>
    <w:rsid w:val="0012124F"/>
    <w:rsid w:val="001234BC"/>
    <w:rsid w:val="00123F5A"/>
    <w:rsid w:val="00125208"/>
    <w:rsid w:val="0012546B"/>
    <w:rsid w:val="00125666"/>
    <w:rsid w:val="001256D0"/>
    <w:rsid w:val="00125949"/>
    <w:rsid w:val="00130579"/>
    <w:rsid w:val="0013192E"/>
    <w:rsid w:val="00133BC9"/>
    <w:rsid w:val="00134C8F"/>
    <w:rsid w:val="001379AA"/>
    <w:rsid w:val="001434EB"/>
    <w:rsid w:val="001448F7"/>
    <w:rsid w:val="00145AD9"/>
    <w:rsid w:val="00147388"/>
    <w:rsid w:val="001476A2"/>
    <w:rsid w:val="001500B7"/>
    <w:rsid w:val="001505FC"/>
    <w:rsid w:val="0015069F"/>
    <w:rsid w:val="00151D77"/>
    <w:rsid w:val="00154159"/>
    <w:rsid w:val="0015494B"/>
    <w:rsid w:val="00154A8E"/>
    <w:rsid w:val="00154D5F"/>
    <w:rsid w:val="00156748"/>
    <w:rsid w:val="0015734F"/>
    <w:rsid w:val="00160051"/>
    <w:rsid w:val="00161B82"/>
    <w:rsid w:val="00163F50"/>
    <w:rsid w:val="00164716"/>
    <w:rsid w:val="00165F13"/>
    <w:rsid w:val="0016711E"/>
    <w:rsid w:val="00171F7A"/>
    <w:rsid w:val="001728B6"/>
    <w:rsid w:val="001728BE"/>
    <w:rsid w:val="001763CF"/>
    <w:rsid w:val="001764A0"/>
    <w:rsid w:val="0017660C"/>
    <w:rsid w:val="001767E6"/>
    <w:rsid w:val="00176814"/>
    <w:rsid w:val="00176A42"/>
    <w:rsid w:val="0018131A"/>
    <w:rsid w:val="00181A16"/>
    <w:rsid w:val="00186841"/>
    <w:rsid w:val="00190CB1"/>
    <w:rsid w:val="00195F88"/>
    <w:rsid w:val="001965E8"/>
    <w:rsid w:val="0019693C"/>
    <w:rsid w:val="001A0396"/>
    <w:rsid w:val="001A0412"/>
    <w:rsid w:val="001A0F71"/>
    <w:rsid w:val="001A1894"/>
    <w:rsid w:val="001A340D"/>
    <w:rsid w:val="001A3944"/>
    <w:rsid w:val="001A4993"/>
    <w:rsid w:val="001A78D2"/>
    <w:rsid w:val="001A7DDC"/>
    <w:rsid w:val="001B0441"/>
    <w:rsid w:val="001B08DE"/>
    <w:rsid w:val="001B0A94"/>
    <w:rsid w:val="001B12A5"/>
    <w:rsid w:val="001B1F4C"/>
    <w:rsid w:val="001B22C3"/>
    <w:rsid w:val="001B49AA"/>
    <w:rsid w:val="001B5995"/>
    <w:rsid w:val="001B6127"/>
    <w:rsid w:val="001B6B91"/>
    <w:rsid w:val="001C10D9"/>
    <w:rsid w:val="001C1108"/>
    <w:rsid w:val="001C187F"/>
    <w:rsid w:val="001C2FA6"/>
    <w:rsid w:val="001C2FC9"/>
    <w:rsid w:val="001C3B4E"/>
    <w:rsid w:val="001C3BEB"/>
    <w:rsid w:val="001C5EE5"/>
    <w:rsid w:val="001C6109"/>
    <w:rsid w:val="001C6304"/>
    <w:rsid w:val="001C671A"/>
    <w:rsid w:val="001C6F73"/>
    <w:rsid w:val="001D04CC"/>
    <w:rsid w:val="001D0AAC"/>
    <w:rsid w:val="001D27F2"/>
    <w:rsid w:val="001D29F9"/>
    <w:rsid w:val="001D3AE0"/>
    <w:rsid w:val="001D4AE5"/>
    <w:rsid w:val="001D67F3"/>
    <w:rsid w:val="001E331A"/>
    <w:rsid w:val="001E3AF7"/>
    <w:rsid w:val="001E45E1"/>
    <w:rsid w:val="001E47E0"/>
    <w:rsid w:val="001E634D"/>
    <w:rsid w:val="001E707C"/>
    <w:rsid w:val="001F1830"/>
    <w:rsid w:val="001F18A4"/>
    <w:rsid w:val="001F1F41"/>
    <w:rsid w:val="001F2A91"/>
    <w:rsid w:val="001F3C28"/>
    <w:rsid w:val="001F4553"/>
    <w:rsid w:val="001F4871"/>
    <w:rsid w:val="001F509C"/>
    <w:rsid w:val="001F525B"/>
    <w:rsid w:val="001F5D3A"/>
    <w:rsid w:val="0020031D"/>
    <w:rsid w:val="0020173D"/>
    <w:rsid w:val="002018B7"/>
    <w:rsid w:val="00201BD4"/>
    <w:rsid w:val="00202C95"/>
    <w:rsid w:val="002063A6"/>
    <w:rsid w:val="0020687A"/>
    <w:rsid w:val="0020707D"/>
    <w:rsid w:val="00210326"/>
    <w:rsid w:val="00211F28"/>
    <w:rsid w:val="00214082"/>
    <w:rsid w:val="00214977"/>
    <w:rsid w:val="00214EEE"/>
    <w:rsid w:val="00216B28"/>
    <w:rsid w:val="00216BAC"/>
    <w:rsid w:val="00216E98"/>
    <w:rsid w:val="00216F76"/>
    <w:rsid w:val="00217FD5"/>
    <w:rsid w:val="002202A0"/>
    <w:rsid w:val="00220536"/>
    <w:rsid w:val="00220F10"/>
    <w:rsid w:val="00222CA5"/>
    <w:rsid w:val="0022345C"/>
    <w:rsid w:val="0022347B"/>
    <w:rsid w:val="0022494E"/>
    <w:rsid w:val="00225D7E"/>
    <w:rsid w:val="0023106C"/>
    <w:rsid w:val="0023144D"/>
    <w:rsid w:val="002315D1"/>
    <w:rsid w:val="00231A9D"/>
    <w:rsid w:val="00232E8A"/>
    <w:rsid w:val="0023350E"/>
    <w:rsid w:val="00234B2F"/>
    <w:rsid w:val="002353C8"/>
    <w:rsid w:val="0024142B"/>
    <w:rsid w:val="00241BBD"/>
    <w:rsid w:val="00243531"/>
    <w:rsid w:val="00243533"/>
    <w:rsid w:val="0024480D"/>
    <w:rsid w:val="00244F05"/>
    <w:rsid w:val="00246A01"/>
    <w:rsid w:val="0024770C"/>
    <w:rsid w:val="0025179D"/>
    <w:rsid w:val="002524A3"/>
    <w:rsid w:val="002555B3"/>
    <w:rsid w:val="00255C34"/>
    <w:rsid w:val="00256030"/>
    <w:rsid w:val="00256630"/>
    <w:rsid w:val="00256F6C"/>
    <w:rsid w:val="00257B9A"/>
    <w:rsid w:val="00257C19"/>
    <w:rsid w:val="002600F8"/>
    <w:rsid w:val="00260F1B"/>
    <w:rsid w:val="002613E1"/>
    <w:rsid w:val="00261999"/>
    <w:rsid w:val="00262B8C"/>
    <w:rsid w:val="0026300B"/>
    <w:rsid w:val="00263829"/>
    <w:rsid w:val="00263E2E"/>
    <w:rsid w:val="002643F0"/>
    <w:rsid w:val="00264C97"/>
    <w:rsid w:val="002650F0"/>
    <w:rsid w:val="00265477"/>
    <w:rsid w:val="0026608D"/>
    <w:rsid w:val="00266B12"/>
    <w:rsid w:val="002671F3"/>
    <w:rsid w:val="00267A45"/>
    <w:rsid w:val="00267FD7"/>
    <w:rsid w:val="0027010B"/>
    <w:rsid w:val="002727E4"/>
    <w:rsid w:val="00275866"/>
    <w:rsid w:val="00275CC3"/>
    <w:rsid w:val="00275EF4"/>
    <w:rsid w:val="00280A53"/>
    <w:rsid w:val="00281353"/>
    <w:rsid w:val="002825A4"/>
    <w:rsid w:val="002828A0"/>
    <w:rsid w:val="00284E74"/>
    <w:rsid w:val="00284F5F"/>
    <w:rsid w:val="002876A4"/>
    <w:rsid w:val="002879EB"/>
    <w:rsid w:val="002879FF"/>
    <w:rsid w:val="00290E65"/>
    <w:rsid w:val="002913E2"/>
    <w:rsid w:val="00291820"/>
    <w:rsid w:val="00293386"/>
    <w:rsid w:val="00294260"/>
    <w:rsid w:val="0029449D"/>
    <w:rsid w:val="0029597E"/>
    <w:rsid w:val="00295F41"/>
    <w:rsid w:val="002A16F8"/>
    <w:rsid w:val="002A5B78"/>
    <w:rsid w:val="002A6F8E"/>
    <w:rsid w:val="002B124E"/>
    <w:rsid w:val="002B2EF5"/>
    <w:rsid w:val="002B3DE9"/>
    <w:rsid w:val="002B4AF0"/>
    <w:rsid w:val="002B5E7D"/>
    <w:rsid w:val="002B7DD4"/>
    <w:rsid w:val="002C1540"/>
    <w:rsid w:val="002C1885"/>
    <w:rsid w:val="002C1E54"/>
    <w:rsid w:val="002C2CC8"/>
    <w:rsid w:val="002C3A6A"/>
    <w:rsid w:val="002C4A6F"/>
    <w:rsid w:val="002C6302"/>
    <w:rsid w:val="002C7BA2"/>
    <w:rsid w:val="002D440F"/>
    <w:rsid w:val="002D5A0F"/>
    <w:rsid w:val="002D6AB5"/>
    <w:rsid w:val="002E02E5"/>
    <w:rsid w:val="002E1BBD"/>
    <w:rsid w:val="002E1C43"/>
    <w:rsid w:val="002E4FFC"/>
    <w:rsid w:val="002E7FAD"/>
    <w:rsid w:val="002F0E73"/>
    <w:rsid w:val="002F28C5"/>
    <w:rsid w:val="002F3237"/>
    <w:rsid w:val="002F5717"/>
    <w:rsid w:val="002F7142"/>
    <w:rsid w:val="002F7A09"/>
    <w:rsid w:val="003006A0"/>
    <w:rsid w:val="00300A71"/>
    <w:rsid w:val="00301F6F"/>
    <w:rsid w:val="0030236D"/>
    <w:rsid w:val="00302F15"/>
    <w:rsid w:val="003034A9"/>
    <w:rsid w:val="003036E3"/>
    <w:rsid w:val="00304B2E"/>
    <w:rsid w:val="003050D8"/>
    <w:rsid w:val="00305F27"/>
    <w:rsid w:val="00310C5B"/>
    <w:rsid w:val="0031240A"/>
    <w:rsid w:val="00312BAE"/>
    <w:rsid w:val="00312E20"/>
    <w:rsid w:val="003142BE"/>
    <w:rsid w:val="00316366"/>
    <w:rsid w:val="003166F6"/>
    <w:rsid w:val="00320AC8"/>
    <w:rsid w:val="00320E21"/>
    <w:rsid w:val="00321140"/>
    <w:rsid w:val="003214F6"/>
    <w:rsid w:val="0032158C"/>
    <w:rsid w:val="00321C30"/>
    <w:rsid w:val="00322FC1"/>
    <w:rsid w:val="00323105"/>
    <w:rsid w:val="003235B5"/>
    <w:rsid w:val="00323ADB"/>
    <w:rsid w:val="00323BF0"/>
    <w:rsid w:val="00324E52"/>
    <w:rsid w:val="003250ED"/>
    <w:rsid w:val="00325913"/>
    <w:rsid w:val="003311EF"/>
    <w:rsid w:val="00332357"/>
    <w:rsid w:val="003333ED"/>
    <w:rsid w:val="00333FBB"/>
    <w:rsid w:val="003353DF"/>
    <w:rsid w:val="00335730"/>
    <w:rsid w:val="003379F9"/>
    <w:rsid w:val="0034084C"/>
    <w:rsid w:val="00341227"/>
    <w:rsid w:val="0034144C"/>
    <w:rsid w:val="00342E69"/>
    <w:rsid w:val="00343AF7"/>
    <w:rsid w:val="003445ED"/>
    <w:rsid w:val="003466B7"/>
    <w:rsid w:val="00346707"/>
    <w:rsid w:val="00347CA2"/>
    <w:rsid w:val="00347F1F"/>
    <w:rsid w:val="003500E5"/>
    <w:rsid w:val="00350B8E"/>
    <w:rsid w:val="00351CE2"/>
    <w:rsid w:val="00351CE5"/>
    <w:rsid w:val="00352E96"/>
    <w:rsid w:val="00353315"/>
    <w:rsid w:val="003535CF"/>
    <w:rsid w:val="00353A5A"/>
    <w:rsid w:val="00356143"/>
    <w:rsid w:val="00356220"/>
    <w:rsid w:val="00357088"/>
    <w:rsid w:val="00360353"/>
    <w:rsid w:val="003610EA"/>
    <w:rsid w:val="00361A9D"/>
    <w:rsid w:val="00361EFE"/>
    <w:rsid w:val="00362564"/>
    <w:rsid w:val="00362E5C"/>
    <w:rsid w:val="00365C04"/>
    <w:rsid w:val="00366BF8"/>
    <w:rsid w:val="00367F58"/>
    <w:rsid w:val="003733B6"/>
    <w:rsid w:val="003737F1"/>
    <w:rsid w:val="0037548D"/>
    <w:rsid w:val="00376329"/>
    <w:rsid w:val="00381AA3"/>
    <w:rsid w:val="00384179"/>
    <w:rsid w:val="0038429D"/>
    <w:rsid w:val="003842C6"/>
    <w:rsid w:val="003854E4"/>
    <w:rsid w:val="00386C9A"/>
    <w:rsid w:val="00387A05"/>
    <w:rsid w:val="00391204"/>
    <w:rsid w:val="00392AF0"/>
    <w:rsid w:val="0039386C"/>
    <w:rsid w:val="00394B99"/>
    <w:rsid w:val="003951BC"/>
    <w:rsid w:val="0039629F"/>
    <w:rsid w:val="00396EEF"/>
    <w:rsid w:val="00397B4D"/>
    <w:rsid w:val="00397BFC"/>
    <w:rsid w:val="00397FF8"/>
    <w:rsid w:val="003A7EE4"/>
    <w:rsid w:val="003B01C3"/>
    <w:rsid w:val="003B4FB3"/>
    <w:rsid w:val="003B55B7"/>
    <w:rsid w:val="003B5EEE"/>
    <w:rsid w:val="003C0027"/>
    <w:rsid w:val="003C1348"/>
    <w:rsid w:val="003C1617"/>
    <w:rsid w:val="003C24CF"/>
    <w:rsid w:val="003C2E17"/>
    <w:rsid w:val="003C2F52"/>
    <w:rsid w:val="003C4CAF"/>
    <w:rsid w:val="003C654B"/>
    <w:rsid w:val="003C6C46"/>
    <w:rsid w:val="003C6CA6"/>
    <w:rsid w:val="003D0691"/>
    <w:rsid w:val="003D089C"/>
    <w:rsid w:val="003D10D3"/>
    <w:rsid w:val="003D1375"/>
    <w:rsid w:val="003D1C1E"/>
    <w:rsid w:val="003D2E75"/>
    <w:rsid w:val="003D5706"/>
    <w:rsid w:val="003D7764"/>
    <w:rsid w:val="003D7C27"/>
    <w:rsid w:val="003E0477"/>
    <w:rsid w:val="003E1047"/>
    <w:rsid w:val="003E27BE"/>
    <w:rsid w:val="003E2A1E"/>
    <w:rsid w:val="003E2CF8"/>
    <w:rsid w:val="003E30D9"/>
    <w:rsid w:val="003E4097"/>
    <w:rsid w:val="003E431F"/>
    <w:rsid w:val="003E4883"/>
    <w:rsid w:val="003E52AD"/>
    <w:rsid w:val="003E5458"/>
    <w:rsid w:val="003E55FE"/>
    <w:rsid w:val="003E7440"/>
    <w:rsid w:val="003F1116"/>
    <w:rsid w:val="003F27C3"/>
    <w:rsid w:val="003F27D7"/>
    <w:rsid w:val="003F441F"/>
    <w:rsid w:val="003F6764"/>
    <w:rsid w:val="0040020C"/>
    <w:rsid w:val="0040035B"/>
    <w:rsid w:val="004007BB"/>
    <w:rsid w:val="00400E2F"/>
    <w:rsid w:val="00401474"/>
    <w:rsid w:val="00401576"/>
    <w:rsid w:val="00401B7E"/>
    <w:rsid w:val="00401BFF"/>
    <w:rsid w:val="00401E47"/>
    <w:rsid w:val="004025EF"/>
    <w:rsid w:val="004039D5"/>
    <w:rsid w:val="0040620B"/>
    <w:rsid w:val="00410DF8"/>
    <w:rsid w:val="00411526"/>
    <w:rsid w:val="004119BA"/>
    <w:rsid w:val="0041211E"/>
    <w:rsid w:val="00412355"/>
    <w:rsid w:val="00412807"/>
    <w:rsid w:val="00414543"/>
    <w:rsid w:val="00414ECD"/>
    <w:rsid w:val="00415434"/>
    <w:rsid w:val="004158A6"/>
    <w:rsid w:val="00415E54"/>
    <w:rsid w:val="00420891"/>
    <w:rsid w:val="00421912"/>
    <w:rsid w:val="0042255D"/>
    <w:rsid w:val="004226EB"/>
    <w:rsid w:val="00423F9C"/>
    <w:rsid w:val="00424539"/>
    <w:rsid w:val="0042549B"/>
    <w:rsid w:val="004261D6"/>
    <w:rsid w:val="00427F22"/>
    <w:rsid w:val="00430D80"/>
    <w:rsid w:val="00430DC0"/>
    <w:rsid w:val="004318C2"/>
    <w:rsid w:val="00433EE0"/>
    <w:rsid w:val="00434B25"/>
    <w:rsid w:val="004355B2"/>
    <w:rsid w:val="00435EA7"/>
    <w:rsid w:val="00435F4D"/>
    <w:rsid w:val="00436A91"/>
    <w:rsid w:val="0043757F"/>
    <w:rsid w:val="0043788D"/>
    <w:rsid w:val="00441F94"/>
    <w:rsid w:val="004423F7"/>
    <w:rsid w:val="00443E9C"/>
    <w:rsid w:val="004459C3"/>
    <w:rsid w:val="00446318"/>
    <w:rsid w:val="0044765D"/>
    <w:rsid w:val="004503B1"/>
    <w:rsid w:val="00450AC1"/>
    <w:rsid w:val="00455586"/>
    <w:rsid w:val="004556F9"/>
    <w:rsid w:val="00455B1F"/>
    <w:rsid w:val="004563DC"/>
    <w:rsid w:val="0045657C"/>
    <w:rsid w:val="00457E1C"/>
    <w:rsid w:val="00457FC9"/>
    <w:rsid w:val="0046000D"/>
    <w:rsid w:val="0046031A"/>
    <w:rsid w:val="00461486"/>
    <w:rsid w:val="00461DA2"/>
    <w:rsid w:val="0046272C"/>
    <w:rsid w:val="00463969"/>
    <w:rsid w:val="00465090"/>
    <w:rsid w:val="004650F3"/>
    <w:rsid w:val="00466534"/>
    <w:rsid w:val="00467A17"/>
    <w:rsid w:val="00470845"/>
    <w:rsid w:val="00471206"/>
    <w:rsid w:val="004715A7"/>
    <w:rsid w:val="00471FB2"/>
    <w:rsid w:val="00472299"/>
    <w:rsid w:val="0047349F"/>
    <w:rsid w:val="00474520"/>
    <w:rsid w:val="00474CC6"/>
    <w:rsid w:val="00475272"/>
    <w:rsid w:val="004753F7"/>
    <w:rsid w:val="004759C2"/>
    <w:rsid w:val="00475BA6"/>
    <w:rsid w:val="00475E61"/>
    <w:rsid w:val="00476FE2"/>
    <w:rsid w:val="0048091F"/>
    <w:rsid w:val="00480F33"/>
    <w:rsid w:val="0048229A"/>
    <w:rsid w:val="004841D5"/>
    <w:rsid w:val="00484B11"/>
    <w:rsid w:val="00485F06"/>
    <w:rsid w:val="00486CCE"/>
    <w:rsid w:val="0048700A"/>
    <w:rsid w:val="00487559"/>
    <w:rsid w:val="00492366"/>
    <w:rsid w:val="0049241C"/>
    <w:rsid w:val="00492BC1"/>
    <w:rsid w:val="00492EA5"/>
    <w:rsid w:val="00495B22"/>
    <w:rsid w:val="00496A21"/>
    <w:rsid w:val="0049797D"/>
    <w:rsid w:val="004A1725"/>
    <w:rsid w:val="004A1961"/>
    <w:rsid w:val="004A2289"/>
    <w:rsid w:val="004A2D61"/>
    <w:rsid w:val="004A3017"/>
    <w:rsid w:val="004A3FA5"/>
    <w:rsid w:val="004A41A8"/>
    <w:rsid w:val="004B18DC"/>
    <w:rsid w:val="004B2285"/>
    <w:rsid w:val="004B2830"/>
    <w:rsid w:val="004B29BE"/>
    <w:rsid w:val="004B465E"/>
    <w:rsid w:val="004B5325"/>
    <w:rsid w:val="004B741C"/>
    <w:rsid w:val="004C03DC"/>
    <w:rsid w:val="004C0F06"/>
    <w:rsid w:val="004C131F"/>
    <w:rsid w:val="004C18D8"/>
    <w:rsid w:val="004C2526"/>
    <w:rsid w:val="004C4AC8"/>
    <w:rsid w:val="004C5A3C"/>
    <w:rsid w:val="004C605B"/>
    <w:rsid w:val="004C6342"/>
    <w:rsid w:val="004C66C0"/>
    <w:rsid w:val="004C79DC"/>
    <w:rsid w:val="004D06E0"/>
    <w:rsid w:val="004D0894"/>
    <w:rsid w:val="004D1782"/>
    <w:rsid w:val="004D343C"/>
    <w:rsid w:val="004D355E"/>
    <w:rsid w:val="004D3946"/>
    <w:rsid w:val="004E07B2"/>
    <w:rsid w:val="004E0B77"/>
    <w:rsid w:val="004E338A"/>
    <w:rsid w:val="004E3C4E"/>
    <w:rsid w:val="004E406E"/>
    <w:rsid w:val="004E46B4"/>
    <w:rsid w:val="004E4A8C"/>
    <w:rsid w:val="004E4D57"/>
    <w:rsid w:val="004E5509"/>
    <w:rsid w:val="004E6CED"/>
    <w:rsid w:val="004F026F"/>
    <w:rsid w:val="004F0D34"/>
    <w:rsid w:val="004F0F38"/>
    <w:rsid w:val="004F142D"/>
    <w:rsid w:val="004F1704"/>
    <w:rsid w:val="004F23E8"/>
    <w:rsid w:val="004F3C1A"/>
    <w:rsid w:val="004F5E05"/>
    <w:rsid w:val="004F7883"/>
    <w:rsid w:val="00500A0F"/>
    <w:rsid w:val="00500C9E"/>
    <w:rsid w:val="00503675"/>
    <w:rsid w:val="00504A12"/>
    <w:rsid w:val="00510959"/>
    <w:rsid w:val="00510E11"/>
    <w:rsid w:val="00511747"/>
    <w:rsid w:val="00512A83"/>
    <w:rsid w:val="00512D0A"/>
    <w:rsid w:val="00515580"/>
    <w:rsid w:val="0051572E"/>
    <w:rsid w:val="0051640D"/>
    <w:rsid w:val="00521AAE"/>
    <w:rsid w:val="0052203C"/>
    <w:rsid w:val="00523662"/>
    <w:rsid w:val="00523F10"/>
    <w:rsid w:val="00523F83"/>
    <w:rsid w:val="00525DE2"/>
    <w:rsid w:val="005261EF"/>
    <w:rsid w:val="005270AA"/>
    <w:rsid w:val="00527249"/>
    <w:rsid w:val="00531D94"/>
    <w:rsid w:val="00532AA0"/>
    <w:rsid w:val="00534347"/>
    <w:rsid w:val="00534C85"/>
    <w:rsid w:val="0053512F"/>
    <w:rsid w:val="005375F2"/>
    <w:rsid w:val="005420F5"/>
    <w:rsid w:val="00542BD5"/>
    <w:rsid w:val="005433B2"/>
    <w:rsid w:val="00545FCE"/>
    <w:rsid w:val="00546D12"/>
    <w:rsid w:val="00546FEB"/>
    <w:rsid w:val="0054754F"/>
    <w:rsid w:val="005477EB"/>
    <w:rsid w:val="005509F8"/>
    <w:rsid w:val="00550C89"/>
    <w:rsid w:val="00553BC7"/>
    <w:rsid w:val="00553D72"/>
    <w:rsid w:val="0055595C"/>
    <w:rsid w:val="00557AAA"/>
    <w:rsid w:val="00560431"/>
    <w:rsid w:val="00560491"/>
    <w:rsid w:val="00561017"/>
    <w:rsid w:val="0056136F"/>
    <w:rsid w:val="0056175A"/>
    <w:rsid w:val="005634B7"/>
    <w:rsid w:val="00563507"/>
    <w:rsid w:val="00564622"/>
    <w:rsid w:val="005652E4"/>
    <w:rsid w:val="00567519"/>
    <w:rsid w:val="00570424"/>
    <w:rsid w:val="0057057E"/>
    <w:rsid w:val="00571851"/>
    <w:rsid w:val="00571C3E"/>
    <w:rsid w:val="0057300B"/>
    <w:rsid w:val="005752D4"/>
    <w:rsid w:val="00577343"/>
    <w:rsid w:val="00577907"/>
    <w:rsid w:val="00580BE1"/>
    <w:rsid w:val="00580D57"/>
    <w:rsid w:val="00585F56"/>
    <w:rsid w:val="00587892"/>
    <w:rsid w:val="005901E6"/>
    <w:rsid w:val="00590BD0"/>
    <w:rsid w:val="00591175"/>
    <w:rsid w:val="00591350"/>
    <w:rsid w:val="00593355"/>
    <w:rsid w:val="00593BAA"/>
    <w:rsid w:val="00593F3A"/>
    <w:rsid w:val="00593F8C"/>
    <w:rsid w:val="0059454C"/>
    <w:rsid w:val="0059501C"/>
    <w:rsid w:val="0059565B"/>
    <w:rsid w:val="00595666"/>
    <w:rsid w:val="005958D9"/>
    <w:rsid w:val="00596DEE"/>
    <w:rsid w:val="00597D6F"/>
    <w:rsid w:val="005A099B"/>
    <w:rsid w:val="005A0DA5"/>
    <w:rsid w:val="005A3AD8"/>
    <w:rsid w:val="005A525E"/>
    <w:rsid w:val="005A5776"/>
    <w:rsid w:val="005B1DF3"/>
    <w:rsid w:val="005B2001"/>
    <w:rsid w:val="005B449D"/>
    <w:rsid w:val="005B6D43"/>
    <w:rsid w:val="005C0113"/>
    <w:rsid w:val="005C1BA1"/>
    <w:rsid w:val="005C3916"/>
    <w:rsid w:val="005C3B99"/>
    <w:rsid w:val="005C4039"/>
    <w:rsid w:val="005C5188"/>
    <w:rsid w:val="005C75B1"/>
    <w:rsid w:val="005D13B9"/>
    <w:rsid w:val="005D156C"/>
    <w:rsid w:val="005D1EF3"/>
    <w:rsid w:val="005D22D3"/>
    <w:rsid w:val="005D2608"/>
    <w:rsid w:val="005D4638"/>
    <w:rsid w:val="005D4AE9"/>
    <w:rsid w:val="005E425C"/>
    <w:rsid w:val="005E4C92"/>
    <w:rsid w:val="005E62B2"/>
    <w:rsid w:val="005E6B72"/>
    <w:rsid w:val="005F08DF"/>
    <w:rsid w:val="005F0B22"/>
    <w:rsid w:val="005F17C0"/>
    <w:rsid w:val="005F24A4"/>
    <w:rsid w:val="005F26C8"/>
    <w:rsid w:val="005F3CFE"/>
    <w:rsid w:val="005F45FC"/>
    <w:rsid w:val="005F70CF"/>
    <w:rsid w:val="00602410"/>
    <w:rsid w:val="00602435"/>
    <w:rsid w:val="00602E70"/>
    <w:rsid w:val="006039C7"/>
    <w:rsid w:val="00603FFB"/>
    <w:rsid w:val="006060BE"/>
    <w:rsid w:val="00606560"/>
    <w:rsid w:val="006070CE"/>
    <w:rsid w:val="00607203"/>
    <w:rsid w:val="0060750F"/>
    <w:rsid w:val="006107F6"/>
    <w:rsid w:val="00610FBE"/>
    <w:rsid w:val="0061446E"/>
    <w:rsid w:val="00615A8E"/>
    <w:rsid w:val="00616D66"/>
    <w:rsid w:val="00617008"/>
    <w:rsid w:val="006176EB"/>
    <w:rsid w:val="00617CE1"/>
    <w:rsid w:val="0062451A"/>
    <w:rsid w:val="006245D2"/>
    <w:rsid w:val="00624ED4"/>
    <w:rsid w:val="00626003"/>
    <w:rsid w:val="00626316"/>
    <w:rsid w:val="006265FB"/>
    <w:rsid w:val="00631AEB"/>
    <w:rsid w:val="00631BDE"/>
    <w:rsid w:val="00631D2E"/>
    <w:rsid w:val="006324D8"/>
    <w:rsid w:val="006325F1"/>
    <w:rsid w:val="0063721D"/>
    <w:rsid w:val="00637CF5"/>
    <w:rsid w:val="0064013B"/>
    <w:rsid w:val="00640AAC"/>
    <w:rsid w:val="00642EF5"/>
    <w:rsid w:val="00644F02"/>
    <w:rsid w:val="00650300"/>
    <w:rsid w:val="006516C1"/>
    <w:rsid w:val="006526BF"/>
    <w:rsid w:val="00654789"/>
    <w:rsid w:val="006555D9"/>
    <w:rsid w:val="00656538"/>
    <w:rsid w:val="006648C3"/>
    <w:rsid w:val="00664ADC"/>
    <w:rsid w:val="006659C7"/>
    <w:rsid w:val="00666F8B"/>
    <w:rsid w:val="0067002D"/>
    <w:rsid w:val="00670FAC"/>
    <w:rsid w:val="00671E3B"/>
    <w:rsid w:val="00672F7D"/>
    <w:rsid w:val="00673352"/>
    <w:rsid w:val="0067351E"/>
    <w:rsid w:val="006750DD"/>
    <w:rsid w:val="00675C74"/>
    <w:rsid w:val="006761E1"/>
    <w:rsid w:val="00676DAC"/>
    <w:rsid w:val="006772A6"/>
    <w:rsid w:val="006804C5"/>
    <w:rsid w:val="00681ACC"/>
    <w:rsid w:val="0068217F"/>
    <w:rsid w:val="00682EB3"/>
    <w:rsid w:val="00684965"/>
    <w:rsid w:val="00684A02"/>
    <w:rsid w:val="0068591D"/>
    <w:rsid w:val="00685D09"/>
    <w:rsid w:val="00687193"/>
    <w:rsid w:val="00690758"/>
    <w:rsid w:val="006926B4"/>
    <w:rsid w:val="00692F2B"/>
    <w:rsid w:val="0069386B"/>
    <w:rsid w:val="00695085"/>
    <w:rsid w:val="0069752C"/>
    <w:rsid w:val="0069758C"/>
    <w:rsid w:val="00697843"/>
    <w:rsid w:val="00697C43"/>
    <w:rsid w:val="006A09A7"/>
    <w:rsid w:val="006A21AE"/>
    <w:rsid w:val="006A3930"/>
    <w:rsid w:val="006A3C23"/>
    <w:rsid w:val="006A5D8E"/>
    <w:rsid w:val="006A6502"/>
    <w:rsid w:val="006A6690"/>
    <w:rsid w:val="006B060F"/>
    <w:rsid w:val="006B0AE4"/>
    <w:rsid w:val="006B0DAE"/>
    <w:rsid w:val="006B2784"/>
    <w:rsid w:val="006B3284"/>
    <w:rsid w:val="006B3F9E"/>
    <w:rsid w:val="006B5B0E"/>
    <w:rsid w:val="006B716C"/>
    <w:rsid w:val="006B75EF"/>
    <w:rsid w:val="006B7794"/>
    <w:rsid w:val="006B79BE"/>
    <w:rsid w:val="006C0C8E"/>
    <w:rsid w:val="006C2ADF"/>
    <w:rsid w:val="006D17FA"/>
    <w:rsid w:val="006D34CC"/>
    <w:rsid w:val="006D4588"/>
    <w:rsid w:val="006D45FB"/>
    <w:rsid w:val="006D4C42"/>
    <w:rsid w:val="006D51BC"/>
    <w:rsid w:val="006D663B"/>
    <w:rsid w:val="006E184F"/>
    <w:rsid w:val="006E3C65"/>
    <w:rsid w:val="006E4212"/>
    <w:rsid w:val="006E4B75"/>
    <w:rsid w:val="006E58F9"/>
    <w:rsid w:val="006E655C"/>
    <w:rsid w:val="006F13F9"/>
    <w:rsid w:val="006F1C91"/>
    <w:rsid w:val="006F2F85"/>
    <w:rsid w:val="006F38A3"/>
    <w:rsid w:val="006F484F"/>
    <w:rsid w:val="006F5A2D"/>
    <w:rsid w:val="006F67E6"/>
    <w:rsid w:val="006F6823"/>
    <w:rsid w:val="006F7395"/>
    <w:rsid w:val="006F76FF"/>
    <w:rsid w:val="00701CCB"/>
    <w:rsid w:val="00702A97"/>
    <w:rsid w:val="007032E8"/>
    <w:rsid w:val="007047CC"/>
    <w:rsid w:val="00704951"/>
    <w:rsid w:val="00705B67"/>
    <w:rsid w:val="00706935"/>
    <w:rsid w:val="007070BE"/>
    <w:rsid w:val="007112F6"/>
    <w:rsid w:val="007117C5"/>
    <w:rsid w:val="00712528"/>
    <w:rsid w:val="00712940"/>
    <w:rsid w:val="00713C59"/>
    <w:rsid w:val="00714124"/>
    <w:rsid w:val="00715719"/>
    <w:rsid w:val="00716D3E"/>
    <w:rsid w:val="00717187"/>
    <w:rsid w:val="00717DAB"/>
    <w:rsid w:val="007240B5"/>
    <w:rsid w:val="0072447E"/>
    <w:rsid w:val="00724997"/>
    <w:rsid w:val="00725DDF"/>
    <w:rsid w:val="00730B78"/>
    <w:rsid w:val="0073173C"/>
    <w:rsid w:val="00733082"/>
    <w:rsid w:val="00733193"/>
    <w:rsid w:val="00733911"/>
    <w:rsid w:val="007339BD"/>
    <w:rsid w:val="00733CCE"/>
    <w:rsid w:val="00733DDC"/>
    <w:rsid w:val="0073513A"/>
    <w:rsid w:val="00736474"/>
    <w:rsid w:val="0074365A"/>
    <w:rsid w:val="00743924"/>
    <w:rsid w:val="00743C24"/>
    <w:rsid w:val="00743C9F"/>
    <w:rsid w:val="00744F08"/>
    <w:rsid w:val="00745308"/>
    <w:rsid w:val="007458EF"/>
    <w:rsid w:val="00745E26"/>
    <w:rsid w:val="00747233"/>
    <w:rsid w:val="00747367"/>
    <w:rsid w:val="0074794A"/>
    <w:rsid w:val="00747C74"/>
    <w:rsid w:val="00750FE9"/>
    <w:rsid w:val="00751544"/>
    <w:rsid w:val="00752E7A"/>
    <w:rsid w:val="00753105"/>
    <w:rsid w:val="00753CE9"/>
    <w:rsid w:val="007546DB"/>
    <w:rsid w:val="00754E82"/>
    <w:rsid w:val="007555EC"/>
    <w:rsid w:val="00757EF7"/>
    <w:rsid w:val="00760078"/>
    <w:rsid w:val="00760DEF"/>
    <w:rsid w:val="00761233"/>
    <w:rsid w:val="0076437A"/>
    <w:rsid w:val="00764C7D"/>
    <w:rsid w:val="007661C1"/>
    <w:rsid w:val="00767B42"/>
    <w:rsid w:val="0077200C"/>
    <w:rsid w:val="0077219E"/>
    <w:rsid w:val="00772A7F"/>
    <w:rsid w:val="00772BAF"/>
    <w:rsid w:val="007757D2"/>
    <w:rsid w:val="007763A6"/>
    <w:rsid w:val="0077725A"/>
    <w:rsid w:val="00777A2D"/>
    <w:rsid w:val="0078248F"/>
    <w:rsid w:val="00783026"/>
    <w:rsid w:val="007834E8"/>
    <w:rsid w:val="00784606"/>
    <w:rsid w:val="007855F3"/>
    <w:rsid w:val="00787037"/>
    <w:rsid w:val="00790938"/>
    <w:rsid w:val="00792D91"/>
    <w:rsid w:val="007934D0"/>
    <w:rsid w:val="0079370D"/>
    <w:rsid w:val="0079480F"/>
    <w:rsid w:val="00794FEF"/>
    <w:rsid w:val="007954A4"/>
    <w:rsid w:val="00796104"/>
    <w:rsid w:val="007A0421"/>
    <w:rsid w:val="007A109C"/>
    <w:rsid w:val="007A1766"/>
    <w:rsid w:val="007A200C"/>
    <w:rsid w:val="007B1218"/>
    <w:rsid w:val="007B18F4"/>
    <w:rsid w:val="007B2B9E"/>
    <w:rsid w:val="007B3695"/>
    <w:rsid w:val="007B3C50"/>
    <w:rsid w:val="007B4A8B"/>
    <w:rsid w:val="007B4E13"/>
    <w:rsid w:val="007B656C"/>
    <w:rsid w:val="007B6711"/>
    <w:rsid w:val="007B7A6D"/>
    <w:rsid w:val="007C0188"/>
    <w:rsid w:val="007C0513"/>
    <w:rsid w:val="007C1002"/>
    <w:rsid w:val="007C19A9"/>
    <w:rsid w:val="007C343F"/>
    <w:rsid w:val="007C3B2E"/>
    <w:rsid w:val="007C5C09"/>
    <w:rsid w:val="007D0461"/>
    <w:rsid w:val="007D137C"/>
    <w:rsid w:val="007D196F"/>
    <w:rsid w:val="007D1F03"/>
    <w:rsid w:val="007D30AD"/>
    <w:rsid w:val="007D388E"/>
    <w:rsid w:val="007D3B83"/>
    <w:rsid w:val="007D6C57"/>
    <w:rsid w:val="007D7118"/>
    <w:rsid w:val="007E0E3B"/>
    <w:rsid w:val="007E1C13"/>
    <w:rsid w:val="007E228B"/>
    <w:rsid w:val="007E2ED5"/>
    <w:rsid w:val="007E320C"/>
    <w:rsid w:val="007E45F1"/>
    <w:rsid w:val="007E4944"/>
    <w:rsid w:val="007E5DD0"/>
    <w:rsid w:val="007E61FF"/>
    <w:rsid w:val="007E676B"/>
    <w:rsid w:val="007E72FF"/>
    <w:rsid w:val="007F0262"/>
    <w:rsid w:val="007F1B69"/>
    <w:rsid w:val="007F1F66"/>
    <w:rsid w:val="007F21B3"/>
    <w:rsid w:val="007F4AE7"/>
    <w:rsid w:val="0080196F"/>
    <w:rsid w:val="0080349F"/>
    <w:rsid w:val="00803DE7"/>
    <w:rsid w:val="008041D2"/>
    <w:rsid w:val="00804A0F"/>
    <w:rsid w:val="00806369"/>
    <w:rsid w:val="008069D5"/>
    <w:rsid w:val="00806DE5"/>
    <w:rsid w:val="00810909"/>
    <w:rsid w:val="00813925"/>
    <w:rsid w:val="00813DFC"/>
    <w:rsid w:val="00813E11"/>
    <w:rsid w:val="00813E81"/>
    <w:rsid w:val="00815FC7"/>
    <w:rsid w:val="008165F9"/>
    <w:rsid w:val="00817D14"/>
    <w:rsid w:val="00820D00"/>
    <w:rsid w:val="00820FF9"/>
    <w:rsid w:val="0082102F"/>
    <w:rsid w:val="00821356"/>
    <w:rsid w:val="00821DD1"/>
    <w:rsid w:val="0082282D"/>
    <w:rsid w:val="0082364E"/>
    <w:rsid w:val="00823D1A"/>
    <w:rsid w:val="008248AF"/>
    <w:rsid w:val="00824B79"/>
    <w:rsid w:val="00824CE3"/>
    <w:rsid w:val="00824EFF"/>
    <w:rsid w:val="0082518F"/>
    <w:rsid w:val="00826E5F"/>
    <w:rsid w:val="008272FB"/>
    <w:rsid w:val="00827A81"/>
    <w:rsid w:val="00827BD4"/>
    <w:rsid w:val="0083012B"/>
    <w:rsid w:val="00831213"/>
    <w:rsid w:val="0083419E"/>
    <w:rsid w:val="00835D3B"/>
    <w:rsid w:val="008363E3"/>
    <w:rsid w:val="00836493"/>
    <w:rsid w:val="00837E91"/>
    <w:rsid w:val="0084239E"/>
    <w:rsid w:val="00845702"/>
    <w:rsid w:val="0084742C"/>
    <w:rsid w:val="008474B9"/>
    <w:rsid w:val="00850A38"/>
    <w:rsid w:val="0085111A"/>
    <w:rsid w:val="00851639"/>
    <w:rsid w:val="008519F3"/>
    <w:rsid w:val="00851C74"/>
    <w:rsid w:val="008521A9"/>
    <w:rsid w:val="008523ED"/>
    <w:rsid w:val="00855960"/>
    <w:rsid w:val="008561E4"/>
    <w:rsid w:val="00857EE6"/>
    <w:rsid w:val="00860044"/>
    <w:rsid w:val="00860693"/>
    <w:rsid w:val="008615E7"/>
    <w:rsid w:val="00861CF4"/>
    <w:rsid w:val="008620DB"/>
    <w:rsid w:val="0086267E"/>
    <w:rsid w:val="00864FF8"/>
    <w:rsid w:val="00865258"/>
    <w:rsid w:val="0086564E"/>
    <w:rsid w:val="00865687"/>
    <w:rsid w:val="008663E0"/>
    <w:rsid w:val="008666BF"/>
    <w:rsid w:val="00866720"/>
    <w:rsid w:val="00866754"/>
    <w:rsid w:val="00866D41"/>
    <w:rsid w:val="00867865"/>
    <w:rsid w:val="00870376"/>
    <w:rsid w:val="00870921"/>
    <w:rsid w:val="00871FD9"/>
    <w:rsid w:val="00872F18"/>
    <w:rsid w:val="008743DD"/>
    <w:rsid w:val="00874F7D"/>
    <w:rsid w:val="00876576"/>
    <w:rsid w:val="00877237"/>
    <w:rsid w:val="00877A0C"/>
    <w:rsid w:val="00877C0F"/>
    <w:rsid w:val="00881A30"/>
    <w:rsid w:val="0088316A"/>
    <w:rsid w:val="00883E17"/>
    <w:rsid w:val="00886181"/>
    <w:rsid w:val="00886CF7"/>
    <w:rsid w:val="00887F88"/>
    <w:rsid w:val="00891C59"/>
    <w:rsid w:val="00891F39"/>
    <w:rsid w:val="00894E61"/>
    <w:rsid w:val="0089537E"/>
    <w:rsid w:val="00895D60"/>
    <w:rsid w:val="00896510"/>
    <w:rsid w:val="00896A6A"/>
    <w:rsid w:val="00896DA2"/>
    <w:rsid w:val="00897657"/>
    <w:rsid w:val="008A1D42"/>
    <w:rsid w:val="008A463F"/>
    <w:rsid w:val="008A4E2D"/>
    <w:rsid w:val="008A535C"/>
    <w:rsid w:val="008A5880"/>
    <w:rsid w:val="008B0111"/>
    <w:rsid w:val="008B2DA1"/>
    <w:rsid w:val="008B381F"/>
    <w:rsid w:val="008B56C9"/>
    <w:rsid w:val="008B58A8"/>
    <w:rsid w:val="008B5E0F"/>
    <w:rsid w:val="008B7957"/>
    <w:rsid w:val="008B7AC3"/>
    <w:rsid w:val="008C149C"/>
    <w:rsid w:val="008C266C"/>
    <w:rsid w:val="008C752A"/>
    <w:rsid w:val="008D0683"/>
    <w:rsid w:val="008D0A92"/>
    <w:rsid w:val="008D1CD3"/>
    <w:rsid w:val="008D2747"/>
    <w:rsid w:val="008D4623"/>
    <w:rsid w:val="008D5389"/>
    <w:rsid w:val="008D5AB1"/>
    <w:rsid w:val="008D5BBF"/>
    <w:rsid w:val="008D699F"/>
    <w:rsid w:val="008D7BCD"/>
    <w:rsid w:val="008E0D67"/>
    <w:rsid w:val="008E1845"/>
    <w:rsid w:val="008E2993"/>
    <w:rsid w:val="008E36C7"/>
    <w:rsid w:val="008E37C3"/>
    <w:rsid w:val="008E3DC1"/>
    <w:rsid w:val="008E4591"/>
    <w:rsid w:val="008E4658"/>
    <w:rsid w:val="008E55B2"/>
    <w:rsid w:val="008E5823"/>
    <w:rsid w:val="008E5856"/>
    <w:rsid w:val="008E6513"/>
    <w:rsid w:val="008F15DA"/>
    <w:rsid w:val="008F2CCA"/>
    <w:rsid w:val="008F3064"/>
    <w:rsid w:val="008F6CAE"/>
    <w:rsid w:val="008F764E"/>
    <w:rsid w:val="008F7E72"/>
    <w:rsid w:val="0090092C"/>
    <w:rsid w:val="00900EE0"/>
    <w:rsid w:val="00901498"/>
    <w:rsid w:val="009026E2"/>
    <w:rsid w:val="00902841"/>
    <w:rsid w:val="00903086"/>
    <w:rsid w:val="009068BE"/>
    <w:rsid w:val="00910EB9"/>
    <w:rsid w:val="009141CA"/>
    <w:rsid w:val="00914E1B"/>
    <w:rsid w:val="00914F82"/>
    <w:rsid w:val="009152FB"/>
    <w:rsid w:val="0091547B"/>
    <w:rsid w:val="00920F9B"/>
    <w:rsid w:val="00921604"/>
    <w:rsid w:val="009243BD"/>
    <w:rsid w:val="00924DFB"/>
    <w:rsid w:val="0092506D"/>
    <w:rsid w:val="009258B4"/>
    <w:rsid w:val="00926148"/>
    <w:rsid w:val="009268DD"/>
    <w:rsid w:val="0092725C"/>
    <w:rsid w:val="0092780F"/>
    <w:rsid w:val="00933382"/>
    <w:rsid w:val="00933D22"/>
    <w:rsid w:val="00933E49"/>
    <w:rsid w:val="00934067"/>
    <w:rsid w:val="00935639"/>
    <w:rsid w:val="00937B0E"/>
    <w:rsid w:val="00937D4A"/>
    <w:rsid w:val="009419DA"/>
    <w:rsid w:val="00942382"/>
    <w:rsid w:val="00942763"/>
    <w:rsid w:val="00942D00"/>
    <w:rsid w:val="0094316C"/>
    <w:rsid w:val="00943CF7"/>
    <w:rsid w:val="0094482A"/>
    <w:rsid w:val="00946DFF"/>
    <w:rsid w:val="00947C51"/>
    <w:rsid w:val="009504BF"/>
    <w:rsid w:val="00951DB0"/>
    <w:rsid w:val="009525EA"/>
    <w:rsid w:val="00953AB0"/>
    <w:rsid w:val="00953D80"/>
    <w:rsid w:val="00954CF6"/>
    <w:rsid w:val="00955043"/>
    <w:rsid w:val="00955BEE"/>
    <w:rsid w:val="009562D5"/>
    <w:rsid w:val="00956B29"/>
    <w:rsid w:val="00957BB5"/>
    <w:rsid w:val="00960425"/>
    <w:rsid w:val="00960582"/>
    <w:rsid w:val="009652C6"/>
    <w:rsid w:val="009653BD"/>
    <w:rsid w:val="009676A0"/>
    <w:rsid w:val="00967CDF"/>
    <w:rsid w:val="00967D6B"/>
    <w:rsid w:val="00967F23"/>
    <w:rsid w:val="00967FA7"/>
    <w:rsid w:val="00970A91"/>
    <w:rsid w:val="00970C0E"/>
    <w:rsid w:val="00970DEE"/>
    <w:rsid w:val="00972300"/>
    <w:rsid w:val="00972C07"/>
    <w:rsid w:val="00972C14"/>
    <w:rsid w:val="0097370C"/>
    <w:rsid w:val="00973D55"/>
    <w:rsid w:val="009742C9"/>
    <w:rsid w:val="00981B9F"/>
    <w:rsid w:val="00981BAD"/>
    <w:rsid w:val="00982846"/>
    <w:rsid w:val="00982D24"/>
    <w:rsid w:val="009852A2"/>
    <w:rsid w:val="00986FBD"/>
    <w:rsid w:val="0099064E"/>
    <w:rsid w:val="00990C5A"/>
    <w:rsid w:val="009933B2"/>
    <w:rsid w:val="009941B1"/>
    <w:rsid w:val="00995DC5"/>
    <w:rsid w:val="009974BF"/>
    <w:rsid w:val="0099753B"/>
    <w:rsid w:val="009A0146"/>
    <w:rsid w:val="009A17E5"/>
    <w:rsid w:val="009A1C13"/>
    <w:rsid w:val="009A4042"/>
    <w:rsid w:val="009B2A38"/>
    <w:rsid w:val="009B3B60"/>
    <w:rsid w:val="009B5A79"/>
    <w:rsid w:val="009B6098"/>
    <w:rsid w:val="009B6729"/>
    <w:rsid w:val="009B6E57"/>
    <w:rsid w:val="009B727F"/>
    <w:rsid w:val="009B7559"/>
    <w:rsid w:val="009C0164"/>
    <w:rsid w:val="009C144B"/>
    <w:rsid w:val="009C1E19"/>
    <w:rsid w:val="009C242B"/>
    <w:rsid w:val="009C3A7B"/>
    <w:rsid w:val="009C445C"/>
    <w:rsid w:val="009C5156"/>
    <w:rsid w:val="009C5955"/>
    <w:rsid w:val="009C5F57"/>
    <w:rsid w:val="009D2011"/>
    <w:rsid w:val="009D2997"/>
    <w:rsid w:val="009D3118"/>
    <w:rsid w:val="009D342C"/>
    <w:rsid w:val="009D3915"/>
    <w:rsid w:val="009D5678"/>
    <w:rsid w:val="009D6EF8"/>
    <w:rsid w:val="009D7EFE"/>
    <w:rsid w:val="009E00B7"/>
    <w:rsid w:val="009E14B4"/>
    <w:rsid w:val="009E1723"/>
    <w:rsid w:val="009E1A7B"/>
    <w:rsid w:val="009E1BB8"/>
    <w:rsid w:val="009E2DCB"/>
    <w:rsid w:val="009E6332"/>
    <w:rsid w:val="009E7D82"/>
    <w:rsid w:val="009F061E"/>
    <w:rsid w:val="009F23C1"/>
    <w:rsid w:val="009F2880"/>
    <w:rsid w:val="009F3A8E"/>
    <w:rsid w:val="009F4FA2"/>
    <w:rsid w:val="00A0153E"/>
    <w:rsid w:val="00A01E88"/>
    <w:rsid w:val="00A0288D"/>
    <w:rsid w:val="00A02FF2"/>
    <w:rsid w:val="00A035B3"/>
    <w:rsid w:val="00A052B0"/>
    <w:rsid w:val="00A14774"/>
    <w:rsid w:val="00A14BF3"/>
    <w:rsid w:val="00A14F5E"/>
    <w:rsid w:val="00A151CB"/>
    <w:rsid w:val="00A15585"/>
    <w:rsid w:val="00A1613E"/>
    <w:rsid w:val="00A16D91"/>
    <w:rsid w:val="00A175D1"/>
    <w:rsid w:val="00A177C9"/>
    <w:rsid w:val="00A17CA9"/>
    <w:rsid w:val="00A20C4D"/>
    <w:rsid w:val="00A21E90"/>
    <w:rsid w:val="00A22D7E"/>
    <w:rsid w:val="00A232BE"/>
    <w:rsid w:val="00A255F4"/>
    <w:rsid w:val="00A26188"/>
    <w:rsid w:val="00A3012A"/>
    <w:rsid w:val="00A306CD"/>
    <w:rsid w:val="00A31644"/>
    <w:rsid w:val="00A3266A"/>
    <w:rsid w:val="00A328CC"/>
    <w:rsid w:val="00A32B50"/>
    <w:rsid w:val="00A361D9"/>
    <w:rsid w:val="00A3628A"/>
    <w:rsid w:val="00A3634F"/>
    <w:rsid w:val="00A36681"/>
    <w:rsid w:val="00A4042D"/>
    <w:rsid w:val="00A41EEB"/>
    <w:rsid w:val="00A43AC2"/>
    <w:rsid w:val="00A43CAE"/>
    <w:rsid w:val="00A44631"/>
    <w:rsid w:val="00A45D70"/>
    <w:rsid w:val="00A4614D"/>
    <w:rsid w:val="00A473C7"/>
    <w:rsid w:val="00A51047"/>
    <w:rsid w:val="00A51E05"/>
    <w:rsid w:val="00A5248A"/>
    <w:rsid w:val="00A54179"/>
    <w:rsid w:val="00A55C89"/>
    <w:rsid w:val="00A56E1B"/>
    <w:rsid w:val="00A5771A"/>
    <w:rsid w:val="00A616B2"/>
    <w:rsid w:val="00A630D1"/>
    <w:rsid w:val="00A634F8"/>
    <w:rsid w:val="00A64100"/>
    <w:rsid w:val="00A64196"/>
    <w:rsid w:val="00A64358"/>
    <w:rsid w:val="00A6527E"/>
    <w:rsid w:val="00A653B1"/>
    <w:rsid w:val="00A65583"/>
    <w:rsid w:val="00A6641B"/>
    <w:rsid w:val="00A66A27"/>
    <w:rsid w:val="00A66F23"/>
    <w:rsid w:val="00A71EDB"/>
    <w:rsid w:val="00A73014"/>
    <w:rsid w:val="00A73DF7"/>
    <w:rsid w:val="00A76D55"/>
    <w:rsid w:val="00A80944"/>
    <w:rsid w:val="00A81999"/>
    <w:rsid w:val="00A81CEA"/>
    <w:rsid w:val="00A8494E"/>
    <w:rsid w:val="00A86942"/>
    <w:rsid w:val="00A87A87"/>
    <w:rsid w:val="00A905EA"/>
    <w:rsid w:val="00A909A5"/>
    <w:rsid w:val="00A918EB"/>
    <w:rsid w:val="00A925E1"/>
    <w:rsid w:val="00A92D80"/>
    <w:rsid w:val="00A92DC1"/>
    <w:rsid w:val="00A92F20"/>
    <w:rsid w:val="00A93121"/>
    <w:rsid w:val="00A95FF4"/>
    <w:rsid w:val="00AA140D"/>
    <w:rsid w:val="00AA1D35"/>
    <w:rsid w:val="00AA31A5"/>
    <w:rsid w:val="00AA4E90"/>
    <w:rsid w:val="00AA54E0"/>
    <w:rsid w:val="00AA5F16"/>
    <w:rsid w:val="00AA6208"/>
    <w:rsid w:val="00AA6D9C"/>
    <w:rsid w:val="00AA6FF9"/>
    <w:rsid w:val="00AA7E9A"/>
    <w:rsid w:val="00AA7EDF"/>
    <w:rsid w:val="00AB0399"/>
    <w:rsid w:val="00AB07D6"/>
    <w:rsid w:val="00AB112D"/>
    <w:rsid w:val="00AB14CB"/>
    <w:rsid w:val="00AB1D5A"/>
    <w:rsid w:val="00AB1E46"/>
    <w:rsid w:val="00AB2A55"/>
    <w:rsid w:val="00AB31AF"/>
    <w:rsid w:val="00AB591D"/>
    <w:rsid w:val="00AC03B1"/>
    <w:rsid w:val="00AC05B6"/>
    <w:rsid w:val="00AC05E3"/>
    <w:rsid w:val="00AC1A24"/>
    <w:rsid w:val="00AC43DA"/>
    <w:rsid w:val="00AC50F8"/>
    <w:rsid w:val="00AC5863"/>
    <w:rsid w:val="00AC734F"/>
    <w:rsid w:val="00AD1E68"/>
    <w:rsid w:val="00AD5144"/>
    <w:rsid w:val="00AD5596"/>
    <w:rsid w:val="00AD6E7D"/>
    <w:rsid w:val="00AD74C1"/>
    <w:rsid w:val="00AE10B9"/>
    <w:rsid w:val="00AE1B77"/>
    <w:rsid w:val="00AE214B"/>
    <w:rsid w:val="00AE33A4"/>
    <w:rsid w:val="00AE4057"/>
    <w:rsid w:val="00AE42F1"/>
    <w:rsid w:val="00AE4C0E"/>
    <w:rsid w:val="00AE4EE9"/>
    <w:rsid w:val="00AE618E"/>
    <w:rsid w:val="00AF02F6"/>
    <w:rsid w:val="00AF10D7"/>
    <w:rsid w:val="00AF2460"/>
    <w:rsid w:val="00AF54CD"/>
    <w:rsid w:val="00AF5ACB"/>
    <w:rsid w:val="00AF617C"/>
    <w:rsid w:val="00B004AF"/>
    <w:rsid w:val="00B00620"/>
    <w:rsid w:val="00B00B33"/>
    <w:rsid w:val="00B01F36"/>
    <w:rsid w:val="00B03107"/>
    <w:rsid w:val="00B045FE"/>
    <w:rsid w:val="00B13D47"/>
    <w:rsid w:val="00B145EA"/>
    <w:rsid w:val="00B17027"/>
    <w:rsid w:val="00B206E5"/>
    <w:rsid w:val="00B218DF"/>
    <w:rsid w:val="00B21F1B"/>
    <w:rsid w:val="00B221C3"/>
    <w:rsid w:val="00B22DC5"/>
    <w:rsid w:val="00B2310C"/>
    <w:rsid w:val="00B23B6B"/>
    <w:rsid w:val="00B2432A"/>
    <w:rsid w:val="00B249A4"/>
    <w:rsid w:val="00B259CD"/>
    <w:rsid w:val="00B25E41"/>
    <w:rsid w:val="00B26276"/>
    <w:rsid w:val="00B26D33"/>
    <w:rsid w:val="00B3272F"/>
    <w:rsid w:val="00B33399"/>
    <w:rsid w:val="00B35B1C"/>
    <w:rsid w:val="00B36252"/>
    <w:rsid w:val="00B36902"/>
    <w:rsid w:val="00B36A59"/>
    <w:rsid w:val="00B40812"/>
    <w:rsid w:val="00B40AA1"/>
    <w:rsid w:val="00B4131C"/>
    <w:rsid w:val="00B413C3"/>
    <w:rsid w:val="00B41D7E"/>
    <w:rsid w:val="00B421B8"/>
    <w:rsid w:val="00B42B4F"/>
    <w:rsid w:val="00B432F1"/>
    <w:rsid w:val="00B440AD"/>
    <w:rsid w:val="00B4551A"/>
    <w:rsid w:val="00B4562C"/>
    <w:rsid w:val="00B45CF8"/>
    <w:rsid w:val="00B4658D"/>
    <w:rsid w:val="00B47CE8"/>
    <w:rsid w:val="00B50D1E"/>
    <w:rsid w:val="00B51248"/>
    <w:rsid w:val="00B51D5C"/>
    <w:rsid w:val="00B57521"/>
    <w:rsid w:val="00B607DC"/>
    <w:rsid w:val="00B627ED"/>
    <w:rsid w:val="00B65672"/>
    <w:rsid w:val="00B65A71"/>
    <w:rsid w:val="00B65AC2"/>
    <w:rsid w:val="00B660F6"/>
    <w:rsid w:val="00B70DE0"/>
    <w:rsid w:val="00B720E7"/>
    <w:rsid w:val="00B724DC"/>
    <w:rsid w:val="00B72794"/>
    <w:rsid w:val="00B73EAC"/>
    <w:rsid w:val="00B75924"/>
    <w:rsid w:val="00B764B7"/>
    <w:rsid w:val="00B76755"/>
    <w:rsid w:val="00B77007"/>
    <w:rsid w:val="00B80E49"/>
    <w:rsid w:val="00B811D4"/>
    <w:rsid w:val="00B82984"/>
    <w:rsid w:val="00B82AF6"/>
    <w:rsid w:val="00B84643"/>
    <w:rsid w:val="00B9138A"/>
    <w:rsid w:val="00B92096"/>
    <w:rsid w:val="00B92940"/>
    <w:rsid w:val="00B93EB6"/>
    <w:rsid w:val="00B94928"/>
    <w:rsid w:val="00B94CC1"/>
    <w:rsid w:val="00B952A1"/>
    <w:rsid w:val="00B96A6F"/>
    <w:rsid w:val="00BA1BDE"/>
    <w:rsid w:val="00BA22F7"/>
    <w:rsid w:val="00BA3719"/>
    <w:rsid w:val="00BA398E"/>
    <w:rsid w:val="00BA518D"/>
    <w:rsid w:val="00BA7318"/>
    <w:rsid w:val="00BA7677"/>
    <w:rsid w:val="00BA785C"/>
    <w:rsid w:val="00BA7FBD"/>
    <w:rsid w:val="00BB07BD"/>
    <w:rsid w:val="00BB2367"/>
    <w:rsid w:val="00BB34A2"/>
    <w:rsid w:val="00BB35E1"/>
    <w:rsid w:val="00BB3786"/>
    <w:rsid w:val="00BB384A"/>
    <w:rsid w:val="00BB3CC8"/>
    <w:rsid w:val="00BB434F"/>
    <w:rsid w:val="00BB5C3A"/>
    <w:rsid w:val="00BB6ACF"/>
    <w:rsid w:val="00BB7A96"/>
    <w:rsid w:val="00BC16CC"/>
    <w:rsid w:val="00BC1E22"/>
    <w:rsid w:val="00BC2373"/>
    <w:rsid w:val="00BC3F5A"/>
    <w:rsid w:val="00BC459A"/>
    <w:rsid w:val="00BC5E7D"/>
    <w:rsid w:val="00BC7E34"/>
    <w:rsid w:val="00BD0CAC"/>
    <w:rsid w:val="00BD2A9A"/>
    <w:rsid w:val="00BD3D3A"/>
    <w:rsid w:val="00BD4A95"/>
    <w:rsid w:val="00BD6385"/>
    <w:rsid w:val="00BD6A78"/>
    <w:rsid w:val="00BD7A99"/>
    <w:rsid w:val="00BE0363"/>
    <w:rsid w:val="00BE09FD"/>
    <w:rsid w:val="00BE0AF4"/>
    <w:rsid w:val="00BE11C2"/>
    <w:rsid w:val="00BE39E0"/>
    <w:rsid w:val="00BE435C"/>
    <w:rsid w:val="00BE47F5"/>
    <w:rsid w:val="00BE5275"/>
    <w:rsid w:val="00BF0D40"/>
    <w:rsid w:val="00BF11C7"/>
    <w:rsid w:val="00BF2ACE"/>
    <w:rsid w:val="00BF3BBD"/>
    <w:rsid w:val="00BF44E8"/>
    <w:rsid w:val="00BF53A6"/>
    <w:rsid w:val="00BF7064"/>
    <w:rsid w:val="00C01E95"/>
    <w:rsid w:val="00C02179"/>
    <w:rsid w:val="00C02F19"/>
    <w:rsid w:val="00C04C86"/>
    <w:rsid w:val="00C04D16"/>
    <w:rsid w:val="00C05861"/>
    <w:rsid w:val="00C05EEF"/>
    <w:rsid w:val="00C060B6"/>
    <w:rsid w:val="00C07C93"/>
    <w:rsid w:val="00C11402"/>
    <w:rsid w:val="00C132D8"/>
    <w:rsid w:val="00C13A59"/>
    <w:rsid w:val="00C15B07"/>
    <w:rsid w:val="00C1741C"/>
    <w:rsid w:val="00C2066E"/>
    <w:rsid w:val="00C22266"/>
    <w:rsid w:val="00C23BA7"/>
    <w:rsid w:val="00C249D5"/>
    <w:rsid w:val="00C25478"/>
    <w:rsid w:val="00C27EAC"/>
    <w:rsid w:val="00C307CA"/>
    <w:rsid w:val="00C31188"/>
    <w:rsid w:val="00C317D1"/>
    <w:rsid w:val="00C3315B"/>
    <w:rsid w:val="00C33312"/>
    <w:rsid w:val="00C33B71"/>
    <w:rsid w:val="00C4090A"/>
    <w:rsid w:val="00C41337"/>
    <w:rsid w:val="00C4287E"/>
    <w:rsid w:val="00C43FCE"/>
    <w:rsid w:val="00C44210"/>
    <w:rsid w:val="00C4423F"/>
    <w:rsid w:val="00C47424"/>
    <w:rsid w:val="00C50661"/>
    <w:rsid w:val="00C601B1"/>
    <w:rsid w:val="00C6046A"/>
    <w:rsid w:val="00C60B86"/>
    <w:rsid w:val="00C60E18"/>
    <w:rsid w:val="00C61517"/>
    <w:rsid w:val="00C63DAD"/>
    <w:rsid w:val="00C63E38"/>
    <w:rsid w:val="00C6461C"/>
    <w:rsid w:val="00C64DDC"/>
    <w:rsid w:val="00C66498"/>
    <w:rsid w:val="00C664EE"/>
    <w:rsid w:val="00C67A23"/>
    <w:rsid w:val="00C67C20"/>
    <w:rsid w:val="00C70D60"/>
    <w:rsid w:val="00C70E52"/>
    <w:rsid w:val="00C710F7"/>
    <w:rsid w:val="00C71539"/>
    <w:rsid w:val="00C721FE"/>
    <w:rsid w:val="00C758DC"/>
    <w:rsid w:val="00C772A4"/>
    <w:rsid w:val="00C80E14"/>
    <w:rsid w:val="00C818DA"/>
    <w:rsid w:val="00C818FB"/>
    <w:rsid w:val="00C82901"/>
    <w:rsid w:val="00C83392"/>
    <w:rsid w:val="00C835D1"/>
    <w:rsid w:val="00C8385E"/>
    <w:rsid w:val="00C83BF0"/>
    <w:rsid w:val="00C84716"/>
    <w:rsid w:val="00C85980"/>
    <w:rsid w:val="00C86402"/>
    <w:rsid w:val="00C92831"/>
    <w:rsid w:val="00C92A10"/>
    <w:rsid w:val="00C9377F"/>
    <w:rsid w:val="00C943AA"/>
    <w:rsid w:val="00C94951"/>
    <w:rsid w:val="00C94CC6"/>
    <w:rsid w:val="00C958AA"/>
    <w:rsid w:val="00C96A0E"/>
    <w:rsid w:val="00C96B2F"/>
    <w:rsid w:val="00C96F5C"/>
    <w:rsid w:val="00CA2989"/>
    <w:rsid w:val="00CA533F"/>
    <w:rsid w:val="00CA5959"/>
    <w:rsid w:val="00CA6255"/>
    <w:rsid w:val="00CA62B8"/>
    <w:rsid w:val="00CA701E"/>
    <w:rsid w:val="00CA7B0C"/>
    <w:rsid w:val="00CA7B33"/>
    <w:rsid w:val="00CB00D3"/>
    <w:rsid w:val="00CB0C90"/>
    <w:rsid w:val="00CB2CA2"/>
    <w:rsid w:val="00CB407D"/>
    <w:rsid w:val="00CB6488"/>
    <w:rsid w:val="00CC18C7"/>
    <w:rsid w:val="00CC45B0"/>
    <w:rsid w:val="00CD01F3"/>
    <w:rsid w:val="00CD05A7"/>
    <w:rsid w:val="00CD1FED"/>
    <w:rsid w:val="00CD2358"/>
    <w:rsid w:val="00CD2EBD"/>
    <w:rsid w:val="00CD58F1"/>
    <w:rsid w:val="00CD5E8D"/>
    <w:rsid w:val="00CD6299"/>
    <w:rsid w:val="00CD663B"/>
    <w:rsid w:val="00CD6707"/>
    <w:rsid w:val="00CD70E1"/>
    <w:rsid w:val="00CE12F4"/>
    <w:rsid w:val="00CE1CBD"/>
    <w:rsid w:val="00CE2A14"/>
    <w:rsid w:val="00CE2C31"/>
    <w:rsid w:val="00CE371A"/>
    <w:rsid w:val="00CE40FC"/>
    <w:rsid w:val="00CE492E"/>
    <w:rsid w:val="00CE4933"/>
    <w:rsid w:val="00CE5A64"/>
    <w:rsid w:val="00CE5D50"/>
    <w:rsid w:val="00CE69A9"/>
    <w:rsid w:val="00CE69E7"/>
    <w:rsid w:val="00CE7012"/>
    <w:rsid w:val="00CF0623"/>
    <w:rsid w:val="00CF1F53"/>
    <w:rsid w:val="00CF261B"/>
    <w:rsid w:val="00CF3D76"/>
    <w:rsid w:val="00CF44AE"/>
    <w:rsid w:val="00CF7332"/>
    <w:rsid w:val="00D04C29"/>
    <w:rsid w:val="00D07266"/>
    <w:rsid w:val="00D10CA7"/>
    <w:rsid w:val="00D140D0"/>
    <w:rsid w:val="00D17393"/>
    <w:rsid w:val="00D17C73"/>
    <w:rsid w:val="00D218F9"/>
    <w:rsid w:val="00D22323"/>
    <w:rsid w:val="00D2339E"/>
    <w:rsid w:val="00D23A53"/>
    <w:rsid w:val="00D25AD4"/>
    <w:rsid w:val="00D31F08"/>
    <w:rsid w:val="00D320C4"/>
    <w:rsid w:val="00D32B78"/>
    <w:rsid w:val="00D335BA"/>
    <w:rsid w:val="00D33BF6"/>
    <w:rsid w:val="00D3553B"/>
    <w:rsid w:val="00D368E5"/>
    <w:rsid w:val="00D37043"/>
    <w:rsid w:val="00D37432"/>
    <w:rsid w:val="00D37617"/>
    <w:rsid w:val="00D37FB8"/>
    <w:rsid w:val="00D40227"/>
    <w:rsid w:val="00D42273"/>
    <w:rsid w:val="00D44EDD"/>
    <w:rsid w:val="00D46027"/>
    <w:rsid w:val="00D463FF"/>
    <w:rsid w:val="00D46942"/>
    <w:rsid w:val="00D46E1C"/>
    <w:rsid w:val="00D46E65"/>
    <w:rsid w:val="00D47647"/>
    <w:rsid w:val="00D52ECD"/>
    <w:rsid w:val="00D53D01"/>
    <w:rsid w:val="00D54FC8"/>
    <w:rsid w:val="00D55131"/>
    <w:rsid w:val="00D60464"/>
    <w:rsid w:val="00D60A44"/>
    <w:rsid w:val="00D6154B"/>
    <w:rsid w:val="00D63F5D"/>
    <w:rsid w:val="00D6490E"/>
    <w:rsid w:val="00D65583"/>
    <w:rsid w:val="00D66A84"/>
    <w:rsid w:val="00D67820"/>
    <w:rsid w:val="00D70AC7"/>
    <w:rsid w:val="00D73891"/>
    <w:rsid w:val="00D7407D"/>
    <w:rsid w:val="00D751D1"/>
    <w:rsid w:val="00D7536B"/>
    <w:rsid w:val="00D755B5"/>
    <w:rsid w:val="00D75D16"/>
    <w:rsid w:val="00D772FD"/>
    <w:rsid w:val="00D7742E"/>
    <w:rsid w:val="00D7762E"/>
    <w:rsid w:val="00D77E24"/>
    <w:rsid w:val="00D81149"/>
    <w:rsid w:val="00D82073"/>
    <w:rsid w:val="00D8211A"/>
    <w:rsid w:val="00D82D1E"/>
    <w:rsid w:val="00D84273"/>
    <w:rsid w:val="00D84DF7"/>
    <w:rsid w:val="00D85002"/>
    <w:rsid w:val="00D86389"/>
    <w:rsid w:val="00D86758"/>
    <w:rsid w:val="00D8778F"/>
    <w:rsid w:val="00D87CF2"/>
    <w:rsid w:val="00D9001D"/>
    <w:rsid w:val="00D901E7"/>
    <w:rsid w:val="00D90E72"/>
    <w:rsid w:val="00D91C7D"/>
    <w:rsid w:val="00D92989"/>
    <w:rsid w:val="00D93C6F"/>
    <w:rsid w:val="00D93DAD"/>
    <w:rsid w:val="00D94394"/>
    <w:rsid w:val="00D95DC8"/>
    <w:rsid w:val="00D95F79"/>
    <w:rsid w:val="00D9607E"/>
    <w:rsid w:val="00D962AC"/>
    <w:rsid w:val="00D96EB4"/>
    <w:rsid w:val="00D96EBD"/>
    <w:rsid w:val="00D96FF8"/>
    <w:rsid w:val="00D97B23"/>
    <w:rsid w:val="00DA1FFC"/>
    <w:rsid w:val="00DA26C3"/>
    <w:rsid w:val="00DA2F51"/>
    <w:rsid w:val="00DA4EBF"/>
    <w:rsid w:val="00DA6A29"/>
    <w:rsid w:val="00DA7194"/>
    <w:rsid w:val="00DA779D"/>
    <w:rsid w:val="00DB1AEB"/>
    <w:rsid w:val="00DB1C9F"/>
    <w:rsid w:val="00DB2157"/>
    <w:rsid w:val="00DB2863"/>
    <w:rsid w:val="00DB4E7C"/>
    <w:rsid w:val="00DB4FC3"/>
    <w:rsid w:val="00DB5894"/>
    <w:rsid w:val="00DB6040"/>
    <w:rsid w:val="00DB7AC4"/>
    <w:rsid w:val="00DB7DF6"/>
    <w:rsid w:val="00DC337F"/>
    <w:rsid w:val="00DC377A"/>
    <w:rsid w:val="00DC47DE"/>
    <w:rsid w:val="00DC5C76"/>
    <w:rsid w:val="00DC5E90"/>
    <w:rsid w:val="00DC60F7"/>
    <w:rsid w:val="00DC7209"/>
    <w:rsid w:val="00DC7725"/>
    <w:rsid w:val="00DC7C67"/>
    <w:rsid w:val="00DD025A"/>
    <w:rsid w:val="00DD1097"/>
    <w:rsid w:val="00DD135A"/>
    <w:rsid w:val="00DD1F61"/>
    <w:rsid w:val="00DD280B"/>
    <w:rsid w:val="00DD4550"/>
    <w:rsid w:val="00DD46D5"/>
    <w:rsid w:val="00DD5330"/>
    <w:rsid w:val="00DD6AE2"/>
    <w:rsid w:val="00DD7352"/>
    <w:rsid w:val="00DD740D"/>
    <w:rsid w:val="00DD74D6"/>
    <w:rsid w:val="00DE3CED"/>
    <w:rsid w:val="00DE7558"/>
    <w:rsid w:val="00DE77B0"/>
    <w:rsid w:val="00DE7EA1"/>
    <w:rsid w:val="00DF0B48"/>
    <w:rsid w:val="00DF0E93"/>
    <w:rsid w:val="00DF0EE4"/>
    <w:rsid w:val="00DF167A"/>
    <w:rsid w:val="00DF22C9"/>
    <w:rsid w:val="00DF2511"/>
    <w:rsid w:val="00DF25DA"/>
    <w:rsid w:val="00DF379B"/>
    <w:rsid w:val="00DF4A31"/>
    <w:rsid w:val="00DF4DB7"/>
    <w:rsid w:val="00DF6396"/>
    <w:rsid w:val="00DF6D7A"/>
    <w:rsid w:val="00DF7772"/>
    <w:rsid w:val="00DF77A3"/>
    <w:rsid w:val="00DF793F"/>
    <w:rsid w:val="00DF7F67"/>
    <w:rsid w:val="00E00490"/>
    <w:rsid w:val="00E02561"/>
    <w:rsid w:val="00E04461"/>
    <w:rsid w:val="00E07955"/>
    <w:rsid w:val="00E07FF6"/>
    <w:rsid w:val="00E115CE"/>
    <w:rsid w:val="00E120E4"/>
    <w:rsid w:val="00E12623"/>
    <w:rsid w:val="00E12704"/>
    <w:rsid w:val="00E12DB8"/>
    <w:rsid w:val="00E14916"/>
    <w:rsid w:val="00E161B0"/>
    <w:rsid w:val="00E16655"/>
    <w:rsid w:val="00E17B31"/>
    <w:rsid w:val="00E205CC"/>
    <w:rsid w:val="00E20CB0"/>
    <w:rsid w:val="00E20F3B"/>
    <w:rsid w:val="00E20F4E"/>
    <w:rsid w:val="00E2133C"/>
    <w:rsid w:val="00E226FE"/>
    <w:rsid w:val="00E25EF6"/>
    <w:rsid w:val="00E2644C"/>
    <w:rsid w:val="00E269B5"/>
    <w:rsid w:val="00E34E80"/>
    <w:rsid w:val="00E35071"/>
    <w:rsid w:val="00E35088"/>
    <w:rsid w:val="00E350C8"/>
    <w:rsid w:val="00E35976"/>
    <w:rsid w:val="00E40BE0"/>
    <w:rsid w:val="00E41487"/>
    <w:rsid w:val="00E42298"/>
    <w:rsid w:val="00E435CC"/>
    <w:rsid w:val="00E4697C"/>
    <w:rsid w:val="00E470FC"/>
    <w:rsid w:val="00E473C1"/>
    <w:rsid w:val="00E47539"/>
    <w:rsid w:val="00E47F7D"/>
    <w:rsid w:val="00E51835"/>
    <w:rsid w:val="00E522A8"/>
    <w:rsid w:val="00E548F2"/>
    <w:rsid w:val="00E54B58"/>
    <w:rsid w:val="00E54D88"/>
    <w:rsid w:val="00E5573C"/>
    <w:rsid w:val="00E57EAE"/>
    <w:rsid w:val="00E60022"/>
    <w:rsid w:val="00E624DD"/>
    <w:rsid w:val="00E62646"/>
    <w:rsid w:val="00E63157"/>
    <w:rsid w:val="00E639AE"/>
    <w:rsid w:val="00E64D79"/>
    <w:rsid w:val="00E65E5E"/>
    <w:rsid w:val="00E66A3E"/>
    <w:rsid w:val="00E702C4"/>
    <w:rsid w:val="00E712C2"/>
    <w:rsid w:val="00E71454"/>
    <w:rsid w:val="00E71565"/>
    <w:rsid w:val="00E71792"/>
    <w:rsid w:val="00E72D0E"/>
    <w:rsid w:val="00E72F06"/>
    <w:rsid w:val="00E7306E"/>
    <w:rsid w:val="00E73F02"/>
    <w:rsid w:val="00E74C2A"/>
    <w:rsid w:val="00E75A17"/>
    <w:rsid w:val="00E7643A"/>
    <w:rsid w:val="00E76BD3"/>
    <w:rsid w:val="00E77255"/>
    <w:rsid w:val="00E77999"/>
    <w:rsid w:val="00E77FC4"/>
    <w:rsid w:val="00E80885"/>
    <w:rsid w:val="00E81583"/>
    <w:rsid w:val="00E8186A"/>
    <w:rsid w:val="00E81EDA"/>
    <w:rsid w:val="00E84410"/>
    <w:rsid w:val="00E855E9"/>
    <w:rsid w:val="00E85959"/>
    <w:rsid w:val="00E8764F"/>
    <w:rsid w:val="00E8797A"/>
    <w:rsid w:val="00E901A0"/>
    <w:rsid w:val="00E91175"/>
    <w:rsid w:val="00E92E1A"/>
    <w:rsid w:val="00E93F7B"/>
    <w:rsid w:val="00E946EB"/>
    <w:rsid w:val="00E9606E"/>
    <w:rsid w:val="00E96122"/>
    <w:rsid w:val="00E97836"/>
    <w:rsid w:val="00E979AB"/>
    <w:rsid w:val="00EA1088"/>
    <w:rsid w:val="00EA273C"/>
    <w:rsid w:val="00EA4EC6"/>
    <w:rsid w:val="00EA7096"/>
    <w:rsid w:val="00EA716A"/>
    <w:rsid w:val="00EB0196"/>
    <w:rsid w:val="00EB038E"/>
    <w:rsid w:val="00EB094A"/>
    <w:rsid w:val="00EB0A17"/>
    <w:rsid w:val="00EB375D"/>
    <w:rsid w:val="00EB455B"/>
    <w:rsid w:val="00EB481D"/>
    <w:rsid w:val="00EB4882"/>
    <w:rsid w:val="00EB4B39"/>
    <w:rsid w:val="00EB4BA9"/>
    <w:rsid w:val="00EB7052"/>
    <w:rsid w:val="00EB7169"/>
    <w:rsid w:val="00EC0C8C"/>
    <w:rsid w:val="00EC4221"/>
    <w:rsid w:val="00EC4FB2"/>
    <w:rsid w:val="00EC6C78"/>
    <w:rsid w:val="00EC6DB7"/>
    <w:rsid w:val="00EC6FA1"/>
    <w:rsid w:val="00ED2013"/>
    <w:rsid w:val="00ED287D"/>
    <w:rsid w:val="00ED46BC"/>
    <w:rsid w:val="00ED4AA8"/>
    <w:rsid w:val="00ED6AB4"/>
    <w:rsid w:val="00ED6F76"/>
    <w:rsid w:val="00ED7C1A"/>
    <w:rsid w:val="00EE1AC3"/>
    <w:rsid w:val="00EE2174"/>
    <w:rsid w:val="00EE3075"/>
    <w:rsid w:val="00EE4260"/>
    <w:rsid w:val="00EE472F"/>
    <w:rsid w:val="00EE4996"/>
    <w:rsid w:val="00EE5075"/>
    <w:rsid w:val="00EE527F"/>
    <w:rsid w:val="00EE5E45"/>
    <w:rsid w:val="00EE6730"/>
    <w:rsid w:val="00EE7711"/>
    <w:rsid w:val="00EF088E"/>
    <w:rsid w:val="00EF0FE7"/>
    <w:rsid w:val="00EF115C"/>
    <w:rsid w:val="00EF23F6"/>
    <w:rsid w:val="00EF2C82"/>
    <w:rsid w:val="00EF2CEA"/>
    <w:rsid w:val="00EF3E98"/>
    <w:rsid w:val="00EF4D11"/>
    <w:rsid w:val="00EF54AE"/>
    <w:rsid w:val="00EF54E7"/>
    <w:rsid w:val="00EF6299"/>
    <w:rsid w:val="00EF7F58"/>
    <w:rsid w:val="00F007A5"/>
    <w:rsid w:val="00F01BC6"/>
    <w:rsid w:val="00F03921"/>
    <w:rsid w:val="00F04121"/>
    <w:rsid w:val="00F047B9"/>
    <w:rsid w:val="00F06E5E"/>
    <w:rsid w:val="00F07CD3"/>
    <w:rsid w:val="00F113B3"/>
    <w:rsid w:val="00F12ED5"/>
    <w:rsid w:val="00F1455A"/>
    <w:rsid w:val="00F1458A"/>
    <w:rsid w:val="00F15451"/>
    <w:rsid w:val="00F15BED"/>
    <w:rsid w:val="00F15F02"/>
    <w:rsid w:val="00F21875"/>
    <w:rsid w:val="00F21BF8"/>
    <w:rsid w:val="00F228C7"/>
    <w:rsid w:val="00F22A9A"/>
    <w:rsid w:val="00F234BB"/>
    <w:rsid w:val="00F2423C"/>
    <w:rsid w:val="00F24545"/>
    <w:rsid w:val="00F2545C"/>
    <w:rsid w:val="00F25B06"/>
    <w:rsid w:val="00F25D7A"/>
    <w:rsid w:val="00F271AE"/>
    <w:rsid w:val="00F2730F"/>
    <w:rsid w:val="00F27462"/>
    <w:rsid w:val="00F27D9D"/>
    <w:rsid w:val="00F311FB"/>
    <w:rsid w:val="00F313AF"/>
    <w:rsid w:val="00F33763"/>
    <w:rsid w:val="00F3433F"/>
    <w:rsid w:val="00F348DB"/>
    <w:rsid w:val="00F34944"/>
    <w:rsid w:val="00F350B1"/>
    <w:rsid w:val="00F35544"/>
    <w:rsid w:val="00F36A64"/>
    <w:rsid w:val="00F41547"/>
    <w:rsid w:val="00F41F83"/>
    <w:rsid w:val="00F42387"/>
    <w:rsid w:val="00F42C9F"/>
    <w:rsid w:val="00F42DC8"/>
    <w:rsid w:val="00F436FF"/>
    <w:rsid w:val="00F43FB7"/>
    <w:rsid w:val="00F4495B"/>
    <w:rsid w:val="00F4595B"/>
    <w:rsid w:val="00F45D2F"/>
    <w:rsid w:val="00F45FC6"/>
    <w:rsid w:val="00F47233"/>
    <w:rsid w:val="00F47872"/>
    <w:rsid w:val="00F478F9"/>
    <w:rsid w:val="00F51CA0"/>
    <w:rsid w:val="00F5686A"/>
    <w:rsid w:val="00F568AD"/>
    <w:rsid w:val="00F56B6D"/>
    <w:rsid w:val="00F56B70"/>
    <w:rsid w:val="00F56DDF"/>
    <w:rsid w:val="00F575D1"/>
    <w:rsid w:val="00F57FCE"/>
    <w:rsid w:val="00F60EA9"/>
    <w:rsid w:val="00F64F89"/>
    <w:rsid w:val="00F654C5"/>
    <w:rsid w:val="00F6597E"/>
    <w:rsid w:val="00F675A4"/>
    <w:rsid w:val="00F679D3"/>
    <w:rsid w:val="00F70826"/>
    <w:rsid w:val="00F70841"/>
    <w:rsid w:val="00F711A8"/>
    <w:rsid w:val="00F73FC4"/>
    <w:rsid w:val="00F74822"/>
    <w:rsid w:val="00F753F7"/>
    <w:rsid w:val="00F75EB7"/>
    <w:rsid w:val="00F7608C"/>
    <w:rsid w:val="00F779CB"/>
    <w:rsid w:val="00F8183E"/>
    <w:rsid w:val="00F82691"/>
    <w:rsid w:val="00F82B5F"/>
    <w:rsid w:val="00F850E5"/>
    <w:rsid w:val="00F86DCE"/>
    <w:rsid w:val="00F90667"/>
    <w:rsid w:val="00F90668"/>
    <w:rsid w:val="00F91243"/>
    <w:rsid w:val="00F91379"/>
    <w:rsid w:val="00F91F5E"/>
    <w:rsid w:val="00F93D25"/>
    <w:rsid w:val="00F952B0"/>
    <w:rsid w:val="00F95B4A"/>
    <w:rsid w:val="00F95FCC"/>
    <w:rsid w:val="00F965A2"/>
    <w:rsid w:val="00FA4460"/>
    <w:rsid w:val="00FA4A92"/>
    <w:rsid w:val="00FA5080"/>
    <w:rsid w:val="00FA6862"/>
    <w:rsid w:val="00FA73AC"/>
    <w:rsid w:val="00FB202F"/>
    <w:rsid w:val="00FB292F"/>
    <w:rsid w:val="00FB3C61"/>
    <w:rsid w:val="00FB41DC"/>
    <w:rsid w:val="00FB44F2"/>
    <w:rsid w:val="00FB45D5"/>
    <w:rsid w:val="00FB58ED"/>
    <w:rsid w:val="00FB5A62"/>
    <w:rsid w:val="00FB651A"/>
    <w:rsid w:val="00FC3D2F"/>
    <w:rsid w:val="00FC5452"/>
    <w:rsid w:val="00FC5C0B"/>
    <w:rsid w:val="00FC75A1"/>
    <w:rsid w:val="00FD001B"/>
    <w:rsid w:val="00FD39BF"/>
    <w:rsid w:val="00FD4A69"/>
    <w:rsid w:val="00FD52FE"/>
    <w:rsid w:val="00FD6374"/>
    <w:rsid w:val="00FD670A"/>
    <w:rsid w:val="00FE07E3"/>
    <w:rsid w:val="00FE19D7"/>
    <w:rsid w:val="00FE4461"/>
    <w:rsid w:val="00FE461A"/>
    <w:rsid w:val="00FE4858"/>
    <w:rsid w:val="00FE4B30"/>
    <w:rsid w:val="00FE6221"/>
    <w:rsid w:val="00FF0EBF"/>
    <w:rsid w:val="00FF12D5"/>
    <w:rsid w:val="00FF30B3"/>
    <w:rsid w:val="00FF3100"/>
    <w:rsid w:val="00FF3C12"/>
    <w:rsid w:val="00FF4579"/>
    <w:rsid w:val="00FF4EC1"/>
    <w:rsid w:val="00FF5C7F"/>
    <w:rsid w:val="00FF6247"/>
    <w:rsid w:val="00FF7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F3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4F0F38"/>
    <w:pPr>
      <w:widowControl w:val="0"/>
      <w:autoSpaceDE w:val="0"/>
      <w:autoSpaceDN w:val="0"/>
      <w:adjustRightInd w:val="0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semiHidden/>
    <w:rsid w:val="004F0F3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CE12F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&#1086;&#1080;%20&#1076;&#1086;&#1082;&#1091;&#1084;&#1077;&#1085;&#1090;&#1099;\&#1044;&#1054;&#1050;&#1059;&#1052;&#1045;&#1053;&#105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37434C4-4CBE-4EC9-BC8D-ADEA1FA27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ДОКУМЕНТ.dot</Template>
  <TotalTime>2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Pentium</dc:creator>
  <cp:keywords/>
  <dc:description/>
  <cp:lastModifiedBy>Pentium</cp:lastModifiedBy>
  <cp:revision>2</cp:revision>
  <cp:lastPrinted>2013-11-13T11:11:00Z</cp:lastPrinted>
  <dcterms:created xsi:type="dcterms:W3CDTF">2013-11-13T11:11:00Z</dcterms:created>
  <dcterms:modified xsi:type="dcterms:W3CDTF">2013-11-13T11:11:00Z</dcterms:modified>
</cp:coreProperties>
</file>