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2F8" w:rsidRPr="00E85959" w:rsidRDefault="000E52F8" w:rsidP="00BB384A">
      <w:pPr>
        <w:jc w:val="both"/>
        <w:rPr>
          <w:bCs/>
          <w:sz w:val="28"/>
          <w:szCs w:val="28"/>
        </w:rPr>
      </w:pPr>
    </w:p>
    <w:p w:rsidR="00BB384A" w:rsidRDefault="00BB384A" w:rsidP="00BB384A">
      <w:pPr>
        <w:ind w:left="581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Финансовое управление </w:t>
      </w:r>
    </w:p>
    <w:p w:rsidR="00BB384A" w:rsidRDefault="00BB384A" w:rsidP="00BB384A">
      <w:pPr>
        <w:ind w:left="581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</w:p>
    <w:p w:rsidR="006E655C" w:rsidRDefault="00BB384A" w:rsidP="00BB384A">
      <w:pPr>
        <w:ind w:left="5812"/>
        <w:jc w:val="center"/>
        <w:rPr>
          <w:sz w:val="28"/>
          <w:szCs w:val="28"/>
        </w:rPr>
      </w:pPr>
      <w:r>
        <w:rPr>
          <w:sz w:val="28"/>
          <w:szCs w:val="28"/>
        </w:rPr>
        <w:t>МО Белевский район</w:t>
      </w:r>
    </w:p>
    <w:p w:rsidR="00BB384A" w:rsidRDefault="00BB384A" w:rsidP="00BB384A">
      <w:pPr>
        <w:ind w:left="5812"/>
        <w:jc w:val="center"/>
        <w:rPr>
          <w:sz w:val="28"/>
          <w:szCs w:val="28"/>
        </w:rPr>
      </w:pPr>
    </w:p>
    <w:p w:rsidR="00BB384A" w:rsidRDefault="009504BF" w:rsidP="00BB384A">
      <w:pPr>
        <w:ind w:left="5812"/>
        <w:jc w:val="center"/>
        <w:rPr>
          <w:sz w:val="28"/>
          <w:szCs w:val="28"/>
        </w:rPr>
      </w:pPr>
      <w:r>
        <w:rPr>
          <w:sz w:val="28"/>
          <w:szCs w:val="28"/>
        </w:rPr>
        <w:t>на</w:t>
      </w:r>
      <w:r w:rsidR="00BB384A">
        <w:rPr>
          <w:sz w:val="28"/>
          <w:szCs w:val="28"/>
        </w:rPr>
        <w:t>чальнику – Л.В.Архиповой</w:t>
      </w:r>
    </w:p>
    <w:p w:rsidR="00BB384A" w:rsidRDefault="00BB384A" w:rsidP="00BB384A">
      <w:pPr>
        <w:ind w:left="5812"/>
        <w:jc w:val="center"/>
        <w:rPr>
          <w:sz w:val="28"/>
          <w:szCs w:val="28"/>
        </w:rPr>
      </w:pPr>
    </w:p>
    <w:p w:rsidR="00BB384A" w:rsidRDefault="00BB384A" w:rsidP="00BB384A">
      <w:pPr>
        <w:ind w:left="5812" w:hanging="58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p w:rsidR="00BB384A" w:rsidRDefault="00BB384A" w:rsidP="00BB384A">
      <w:pPr>
        <w:ind w:left="5812" w:hanging="5812"/>
        <w:jc w:val="both"/>
        <w:rPr>
          <w:sz w:val="28"/>
          <w:szCs w:val="28"/>
        </w:rPr>
      </w:pPr>
    </w:p>
    <w:p w:rsidR="00BB384A" w:rsidRDefault="00BB384A" w:rsidP="00BB38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Сектор ГО ЧС и ООС администрации МО Белевский район представляет распределение средств по мероприятиям разрабатываемой </w:t>
      </w:r>
      <w:r w:rsidR="009504BF">
        <w:rPr>
          <w:sz w:val="28"/>
          <w:szCs w:val="28"/>
        </w:rPr>
        <w:t>сектором муниципальной программе</w:t>
      </w:r>
      <w:r>
        <w:rPr>
          <w:sz w:val="28"/>
          <w:szCs w:val="28"/>
        </w:rPr>
        <w:t xml:space="preserve"> «Защита населения и территорий муниципального образования город Белев Белевского района от чрезвычайных ситуаций, обеспечение пожарной безопасности и безопасности людей на водных объектах»</w:t>
      </w:r>
      <w:r w:rsidR="009504BF">
        <w:rPr>
          <w:sz w:val="28"/>
          <w:szCs w:val="28"/>
        </w:rPr>
        <w:t xml:space="preserve">, из расчета предоставленной таблицы </w:t>
      </w:r>
      <w:r w:rsidR="00423F9C">
        <w:rPr>
          <w:sz w:val="28"/>
          <w:szCs w:val="28"/>
        </w:rPr>
        <w:t xml:space="preserve">всего на </w:t>
      </w:r>
      <w:r w:rsidR="009504BF">
        <w:rPr>
          <w:sz w:val="28"/>
          <w:szCs w:val="28"/>
        </w:rPr>
        <w:t xml:space="preserve"> 100 тыс. руб.</w:t>
      </w:r>
    </w:p>
    <w:p w:rsidR="00BB384A" w:rsidRDefault="00BB384A" w:rsidP="00BB384A">
      <w:pPr>
        <w:jc w:val="both"/>
        <w:rPr>
          <w:sz w:val="28"/>
          <w:szCs w:val="28"/>
        </w:rPr>
      </w:pPr>
    </w:p>
    <w:p w:rsidR="00BB384A" w:rsidRPr="009504BF" w:rsidRDefault="00BB384A" w:rsidP="00BB384A">
      <w:pPr>
        <w:jc w:val="center"/>
        <w:rPr>
          <w:b/>
          <w:sz w:val="28"/>
          <w:szCs w:val="28"/>
        </w:rPr>
      </w:pPr>
      <w:r w:rsidRPr="009504BF">
        <w:rPr>
          <w:b/>
          <w:sz w:val="28"/>
          <w:szCs w:val="28"/>
        </w:rPr>
        <w:t xml:space="preserve">Мероприятия </w:t>
      </w:r>
    </w:p>
    <w:p w:rsidR="00BB384A" w:rsidRPr="009504BF" w:rsidRDefault="00BB384A" w:rsidP="00BB384A">
      <w:pPr>
        <w:jc w:val="center"/>
        <w:rPr>
          <w:b/>
          <w:sz w:val="28"/>
          <w:szCs w:val="28"/>
        </w:rPr>
      </w:pPr>
      <w:r w:rsidRPr="009504BF">
        <w:rPr>
          <w:b/>
          <w:sz w:val="28"/>
          <w:szCs w:val="28"/>
        </w:rPr>
        <w:t xml:space="preserve">по подпрограмме «Снижение рисков и смягчение </w:t>
      </w:r>
    </w:p>
    <w:p w:rsidR="00BB384A" w:rsidRPr="009504BF" w:rsidRDefault="00BB384A" w:rsidP="00BB384A">
      <w:pPr>
        <w:jc w:val="center"/>
        <w:rPr>
          <w:b/>
          <w:sz w:val="28"/>
          <w:szCs w:val="28"/>
        </w:rPr>
      </w:pPr>
      <w:r w:rsidRPr="009504BF">
        <w:rPr>
          <w:b/>
          <w:sz w:val="28"/>
          <w:szCs w:val="28"/>
        </w:rPr>
        <w:t xml:space="preserve">последствий </w:t>
      </w:r>
      <w:r w:rsidR="00423F9C">
        <w:rPr>
          <w:b/>
          <w:sz w:val="28"/>
          <w:szCs w:val="28"/>
        </w:rPr>
        <w:t xml:space="preserve">ЧС </w:t>
      </w:r>
      <w:r w:rsidRPr="009504BF">
        <w:rPr>
          <w:b/>
          <w:sz w:val="28"/>
          <w:szCs w:val="28"/>
        </w:rPr>
        <w:t>природного и техногенного характера»</w:t>
      </w:r>
    </w:p>
    <w:p w:rsidR="00BB384A" w:rsidRDefault="00BB384A" w:rsidP="009504BF">
      <w:pPr>
        <w:jc w:val="both"/>
        <w:rPr>
          <w:sz w:val="28"/>
          <w:szCs w:val="28"/>
        </w:rPr>
      </w:pPr>
    </w:p>
    <w:p w:rsidR="00BB384A" w:rsidRDefault="00BB384A" w:rsidP="009504BF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Бесперебойное жизнеобеспечение населения в период паводка</w:t>
      </w:r>
      <w:r w:rsidR="009504BF">
        <w:rPr>
          <w:sz w:val="28"/>
          <w:szCs w:val="28"/>
        </w:rPr>
        <w:t xml:space="preserve"> – 2 тыс. руб. (таблички, памятки, аншлаги)</w:t>
      </w:r>
    </w:p>
    <w:p w:rsidR="009504BF" w:rsidRDefault="009504BF" w:rsidP="009504BF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Обеспечение СИЗ при возникновении ЧС мирного и военного времени – 24 тыс. руб.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8 </w:t>
      </w:r>
      <w:r w:rsidR="00423F9C">
        <w:rPr>
          <w:sz w:val="28"/>
          <w:szCs w:val="28"/>
        </w:rPr>
        <w:t xml:space="preserve">шт. </w:t>
      </w:r>
      <w:r>
        <w:rPr>
          <w:sz w:val="28"/>
          <w:szCs w:val="28"/>
        </w:rPr>
        <w:t>противогазов по 3 тыс. руб.)</w:t>
      </w:r>
    </w:p>
    <w:p w:rsidR="009504BF" w:rsidRDefault="009504BF" w:rsidP="009504BF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Повышение уровня подготовки (обучения) населения, должностных лиц и специалистов ГО и РСЧС – 12 тыс. руб. (соревнования сан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остов)</w:t>
      </w:r>
    </w:p>
    <w:p w:rsidR="009504BF" w:rsidRDefault="009504BF" w:rsidP="009504BF">
      <w:pPr>
        <w:ind w:left="720"/>
        <w:rPr>
          <w:sz w:val="28"/>
          <w:szCs w:val="28"/>
        </w:rPr>
      </w:pPr>
    </w:p>
    <w:p w:rsidR="009504BF" w:rsidRDefault="009504BF" w:rsidP="009504BF">
      <w:pPr>
        <w:ind w:left="720"/>
        <w:rPr>
          <w:sz w:val="28"/>
          <w:szCs w:val="28"/>
        </w:rPr>
      </w:pPr>
    </w:p>
    <w:p w:rsidR="009504BF" w:rsidRDefault="009504BF" w:rsidP="009504BF">
      <w:pPr>
        <w:jc w:val="both"/>
        <w:rPr>
          <w:sz w:val="28"/>
          <w:szCs w:val="28"/>
        </w:rPr>
      </w:pPr>
    </w:p>
    <w:p w:rsidR="009504BF" w:rsidRPr="009504BF" w:rsidRDefault="009504BF" w:rsidP="009504BF">
      <w:pPr>
        <w:jc w:val="center"/>
        <w:rPr>
          <w:b/>
          <w:sz w:val="28"/>
          <w:szCs w:val="28"/>
        </w:rPr>
      </w:pPr>
      <w:r w:rsidRPr="009504BF">
        <w:rPr>
          <w:b/>
          <w:sz w:val="28"/>
          <w:szCs w:val="28"/>
        </w:rPr>
        <w:t xml:space="preserve">Мероприятия </w:t>
      </w:r>
    </w:p>
    <w:p w:rsidR="009504BF" w:rsidRPr="009504BF" w:rsidRDefault="009504BF" w:rsidP="009504BF">
      <w:pPr>
        <w:jc w:val="center"/>
        <w:rPr>
          <w:b/>
          <w:sz w:val="28"/>
          <w:szCs w:val="28"/>
        </w:rPr>
      </w:pPr>
      <w:r w:rsidRPr="009504BF">
        <w:rPr>
          <w:b/>
          <w:sz w:val="28"/>
          <w:szCs w:val="28"/>
        </w:rPr>
        <w:t>по подпрограмме «</w:t>
      </w:r>
      <w:r>
        <w:rPr>
          <w:b/>
          <w:sz w:val="28"/>
          <w:szCs w:val="28"/>
        </w:rPr>
        <w:t>Обеспечение пожарной безопасности»</w:t>
      </w:r>
    </w:p>
    <w:p w:rsidR="009504BF" w:rsidRDefault="009504BF" w:rsidP="009504BF">
      <w:pPr>
        <w:ind w:left="720"/>
        <w:rPr>
          <w:sz w:val="28"/>
          <w:szCs w:val="28"/>
        </w:rPr>
      </w:pPr>
    </w:p>
    <w:p w:rsidR="009504BF" w:rsidRDefault="009504BF" w:rsidP="00423F9C">
      <w:pPr>
        <w:numPr>
          <w:ilvl w:val="0"/>
          <w:numId w:val="2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>Ремонт пожарных гидрантов – 10 тыс. руб. (ремонт 2 гидрантов по 5 тыс. руб.)</w:t>
      </w:r>
    </w:p>
    <w:p w:rsidR="009504BF" w:rsidRDefault="009504BF" w:rsidP="00423F9C">
      <w:pPr>
        <w:numPr>
          <w:ilvl w:val="0"/>
          <w:numId w:val="2"/>
        </w:numPr>
        <w:ind w:hanging="644"/>
        <w:rPr>
          <w:sz w:val="28"/>
          <w:szCs w:val="28"/>
        </w:rPr>
      </w:pPr>
      <w:r>
        <w:rPr>
          <w:sz w:val="28"/>
          <w:szCs w:val="28"/>
        </w:rPr>
        <w:t>Замена пожарных гидрантов – 14 тыс. (замена 1 гидранта – 14 тыс. руб.)</w:t>
      </w:r>
    </w:p>
    <w:p w:rsidR="009504BF" w:rsidRDefault="009504BF" w:rsidP="009504BF">
      <w:pPr>
        <w:jc w:val="center"/>
        <w:rPr>
          <w:sz w:val="28"/>
          <w:szCs w:val="28"/>
        </w:rPr>
      </w:pPr>
    </w:p>
    <w:p w:rsidR="00423F9C" w:rsidRDefault="00423F9C" w:rsidP="009504BF">
      <w:pPr>
        <w:jc w:val="center"/>
        <w:rPr>
          <w:sz w:val="28"/>
          <w:szCs w:val="28"/>
        </w:rPr>
      </w:pPr>
    </w:p>
    <w:p w:rsidR="00423F9C" w:rsidRDefault="00423F9C" w:rsidP="009504BF">
      <w:pPr>
        <w:jc w:val="center"/>
        <w:rPr>
          <w:sz w:val="28"/>
          <w:szCs w:val="28"/>
        </w:rPr>
      </w:pPr>
    </w:p>
    <w:p w:rsidR="009504BF" w:rsidRPr="009504BF" w:rsidRDefault="009504BF" w:rsidP="009504BF">
      <w:pPr>
        <w:jc w:val="center"/>
        <w:rPr>
          <w:b/>
          <w:sz w:val="28"/>
          <w:szCs w:val="28"/>
        </w:rPr>
      </w:pPr>
      <w:r w:rsidRPr="009504BF">
        <w:rPr>
          <w:b/>
          <w:sz w:val="28"/>
          <w:szCs w:val="28"/>
        </w:rPr>
        <w:t xml:space="preserve">Мероприятия </w:t>
      </w:r>
    </w:p>
    <w:p w:rsidR="009504BF" w:rsidRDefault="009504BF" w:rsidP="009504BF">
      <w:pPr>
        <w:jc w:val="center"/>
        <w:rPr>
          <w:b/>
          <w:sz w:val="28"/>
          <w:szCs w:val="28"/>
        </w:rPr>
      </w:pPr>
      <w:r w:rsidRPr="009504BF">
        <w:rPr>
          <w:b/>
          <w:sz w:val="28"/>
          <w:szCs w:val="28"/>
        </w:rPr>
        <w:t>по подпрограмме «</w:t>
      </w:r>
      <w:r>
        <w:rPr>
          <w:b/>
          <w:sz w:val="28"/>
          <w:szCs w:val="28"/>
        </w:rPr>
        <w:t>Обеспечение безопасности людей на водных объектах»</w:t>
      </w:r>
    </w:p>
    <w:p w:rsidR="00423F9C" w:rsidRDefault="00423F9C" w:rsidP="009504BF">
      <w:pPr>
        <w:jc w:val="center"/>
        <w:rPr>
          <w:b/>
          <w:sz w:val="28"/>
          <w:szCs w:val="28"/>
        </w:rPr>
      </w:pPr>
    </w:p>
    <w:p w:rsidR="00423F9C" w:rsidRDefault="00423F9C" w:rsidP="00423F9C">
      <w:pPr>
        <w:numPr>
          <w:ilvl w:val="0"/>
          <w:numId w:val="3"/>
        </w:numPr>
        <w:ind w:hanging="264"/>
        <w:rPr>
          <w:sz w:val="28"/>
          <w:szCs w:val="28"/>
        </w:rPr>
      </w:pPr>
      <w:r>
        <w:rPr>
          <w:sz w:val="28"/>
          <w:szCs w:val="28"/>
        </w:rPr>
        <w:t>Оборудование места массового отдыха граждан на реке Ока – 10 тыс. руб. (экспертиза воды)</w:t>
      </w:r>
    </w:p>
    <w:p w:rsidR="00423F9C" w:rsidRDefault="00423F9C" w:rsidP="00423F9C">
      <w:pPr>
        <w:numPr>
          <w:ilvl w:val="0"/>
          <w:numId w:val="3"/>
        </w:numPr>
        <w:ind w:hanging="264"/>
        <w:rPr>
          <w:sz w:val="28"/>
          <w:szCs w:val="28"/>
        </w:rPr>
      </w:pPr>
      <w:r>
        <w:rPr>
          <w:sz w:val="28"/>
          <w:szCs w:val="28"/>
        </w:rPr>
        <w:t xml:space="preserve"> Организация работы спасателей – 18 тыс. руб. (обучение, оплата труда)</w:t>
      </w:r>
    </w:p>
    <w:p w:rsidR="00423F9C" w:rsidRPr="00423F9C" w:rsidRDefault="00423F9C" w:rsidP="00423F9C">
      <w:pPr>
        <w:numPr>
          <w:ilvl w:val="0"/>
          <w:numId w:val="3"/>
        </w:numPr>
        <w:ind w:hanging="264"/>
        <w:rPr>
          <w:sz w:val="28"/>
          <w:szCs w:val="28"/>
        </w:rPr>
      </w:pPr>
      <w:r>
        <w:rPr>
          <w:sz w:val="28"/>
          <w:szCs w:val="28"/>
        </w:rPr>
        <w:t xml:space="preserve"> Очистка дна от ила и т.д. – 10 тыс. руб. (работа водолазов)</w:t>
      </w:r>
    </w:p>
    <w:p w:rsidR="009504BF" w:rsidRPr="00423F9C" w:rsidRDefault="009504BF" w:rsidP="009504BF">
      <w:pPr>
        <w:jc w:val="center"/>
        <w:rPr>
          <w:sz w:val="28"/>
          <w:szCs w:val="28"/>
        </w:rPr>
      </w:pPr>
    </w:p>
    <w:p w:rsidR="009504BF" w:rsidRDefault="009504BF" w:rsidP="009504BF">
      <w:pPr>
        <w:jc w:val="center"/>
        <w:rPr>
          <w:b/>
          <w:sz w:val="28"/>
          <w:szCs w:val="28"/>
        </w:rPr>
      </w:pPr>
      <w:bookmarkStart w:id="0" w:name="_GoBack"/>
      <w:bookmarkEnd w:id="0"/>
    </w:p>
    <w:sectPr w:rsidR="009504BF" w:rsidSect="009504BF">
      <w:pgSz w:w="11906" w:h="16838"/>
      <w:pgMar w:top="284" w:right="424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F7D6C"/>
    <w:multiLevelType w:val="hybridMultilevel"/>
    <w:tmpl w:val="73002BA6"/>
    <w:lvl w:ilvl="0" w:tplc="DB32B4CC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25561013"/>
    <w:multiLevelType w:val="hybridMultilevel"/>
    <w:tmpl w:val="5C709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C2769B"/>
    <w:multiLevelType w:val="hybridMultilevel"/>
    <w:tmpl w:val="A9E8D83A"/>
    <w:lvl w:ilvl="0" w:tplc="0B2280B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2"/>
  </w:compat>
  <w:rsids>
    <w:rsidRoot w:val="00BB384A"/>
    <w:rsid w:val="00000B90"/>
    <w:rsid w:val="0000146E"/>
    <w:rsid w:val="0000588C"/>
    <w:rsid w:val="00007565"/>
    <w:rsid w:val="00007A4F"/>
    <w:rsid w:val="00007AED"/>
    <w:rsid w:val="00007CF2"/>
    <w:rsid w:val="00007EE5"/>
    <w:rsid w:val="00010D46"/>
    <w:rsid w:val="000123A0"/>
    <w:rsid w:val="00012BE9"/>
    <w:rsid w:val="0001641D"/>
    <w:rsid w:val="000169B7"/>
    <w:rsid w:val="00016D9A"/>
    <w:rsid w:val="000206F1"/>
    <w:rsid w:val="000221B6"/>
    <w:rsid w:val="00022829"/>
    <w:rsid w:val="00022E34"/>
    <w:rsid w:val="00022F3F"/>
    <w:rsid w:val="0002547D"/>
    <w:rsid w:val="00026062"/>
    <w:rsid w:val="0003034E"/>
    <w:rsid w:val="000306C9"/>
    <w:rsid w:val="000311E4"/>
    <w:rsid w:val="0003146D"/>
    <w:rsid w:val="00031F40"/>
    <w:rsid w:val="00033010"/>
    <w:rsid w:val="00034686"/>
    <w:rsid w:val="00035806"/>
    <w:rsid w:val="00035D88"/>
    <w:rsid w:val="00035F21"/>
    <w:rsid w:val="0004010C"/>
    <w:rsid w:val="0004142F"/>
    <w:rsid w:val="00041F68"/>
    <w:rsid w:val="00041FEE"/>
    <w:rsid w:val="00042106"/>
    <w:rsid w:val="00042156"/>
    <w:rsid w:val="0004261F"/>
    <w:rsid w:val="000432DF"/>
    <w:rsid w:val="000438A4"/>
    <w:rsid w:val="00044A14"/>
    <w:rsid w:val="00044FEB"/>
    <w:rsid w:val="00045C19"/>
    <w:rsid w:val="0005075C"/>
    <w:rsid w:val="00052C88"/>
    <w:rsid w:val="00056C49"/>
    <w:rsid w:val="00060D7B"/>
    <w:rsid w:val="00061F27"/>
    <w:rsid w:val="00062F8A"/>
    <w:rsid w:val="0006392A"/>
    <w:rsid w:val="00063AFE"/>
    <w:rsid w:val="000677C6"/>
    <w:rsid w:val="00067B3A"/>
    <w:rsid w:val="0007044D"/>
    <w:rsid w:val="00070600"/>
    <w:rsid w:val="00072D90"/>
    <w:rsid w:val="000731FB"/>
    <w:rsid w:val="00073592"/>
    <w:rsid w:val="00073ACD"/>
    <w:rsid w:val="00074061"/>
    <w:rsid w:val="000749F7"/>
    <w:rsid w:val="00074DB9"/>
    <w:rsid w:val="000750EA"/>
    <w:rsid w:val="00077B35"/>
    <w:rsid w:val="00080FEA"/>
    <w:rsid w:val="0008175E"/>
    <w:rsid w:val="000827EA"/>
    <w:rsid w:val="00082F5E"/>
    <w:rsid w:val="00083610"/>
    <w:rsid w:val="000849F7"/>
    <w:rsid w:val="00084AB5"/>
    <w:rsid w:val="0008579C"/>
    <w:rsid w:val="000861AB"/>
    <w:rsid w:val="00086786"/>
    <w:rsid w:val="000867C1"/>
    <w:rsid w:val="00091440"/>
    <w:rsid w:val="00091A79"/>
    <w:rsid w:val="0009314B"/>
    <w:rsid w:val="00095604"/>
    <w:rsid w:val="00095776"/>
    <w:rsid w:val="000957C6"/>
    <w:rsid w:val="00095D54"/>
    <w:rsid w:val="00096542"/>
    <w:rsid w:val="00096C9D"/>
    <w:rsid w:val="000A090C"/>
    <w:rsid w:val="000A09B8"/>
    <w:rsid w:val="000A0C97"/>
    <w:rsid w:val="000A3360"/>
    <w:rsid w:val="000A36C3"/>
    <w:rsid w:val="000A3C15"/>
    <w:rsid w:val="000A3C71"/>
    <w:rsid w:val="000A5096"/>
    <w:rsid w:val="000B1462"/>
    <w:rsid w:val="000B1E41"/>
    <w:rsid w:val="000B2C8D"/>
    <w:rsid w:val="000B42A2"/>
    <w:rsid w:val="000B45DD"/>
    <w:rsid w:val="000B6375"/>
    <w:rsid w:val="000B7B42"/>
    <w:rsid w:val="000C078F"/>
    <w:rsid w:val="000C0A11"/>
    <w:rsid w:val="000C1B96"/>
    <w:rsid w:val="000C27C2"/>
    <w:rsid w:val="000C3D7B"/>
    <w:rsid w:val="000C5AC2"/>
    <w:rsid w:val="000C6015"/>
    <w:rsid w:val="000C6183"/>
    <w:rsid w:val="000C6304"/>
    <w:rsid w:val="000C7162"/>
    <w:rsid w:val="000C7478"/>
    <w:rsid w:val="000D040B"/>
    <w:rsid w:val="000D06EF"/>
    <w:rsid w:val="000D07E3"/>
    <w:rsid w:val="000D18BF"/>
    <w:rsid w:val="000D2D8D"/>
    <w:rsid w:val="000D5B21"/>
    <w:rsid w:val="000D5EE1"/>
    <w:rsid w:val="000D7DDA"/>
    <w:rsid w:val="000E1765"/>
    <w:rsid w:val="000E1A2D"/>
    <w:rsid w:val="000E3C9F"/>
    <w:rsid w:val="000E3E92"/>
    <w:rsid w:val="000E52F8"/>
    <w:rsid w:val="000E55B4"/>
    <w:rsid w:val="000E6938"/>
    <w:rsid w:val="000E6D9C"/>
    <w:rsid w:val="000E6F76"/>
    <w:rsid w:val="000E7DE7"/>
    <w:rsid w:val="000F2C74"/>
    <w:rsid w:val="000F43C6"/>
    <w:rsid w:val="000F524B"/>
    <w:rsid w:val="000F5D7E"/>
    <w:rsid w:val="000F6C4F"/>
    <w:rsid w:val="000F6F15"/>
    <w:rsid w:val="000F765B"/>
    <w:rsid w:val="000F7699"/>
    <w:rsid w:val="00100542"/>
    <w:rsid w:val="00100D9B"/>
    <w:rsid w:val="00102CFD"/>
    <w:rsid w:val="00103508"/>
    <w:rsid w:val="00103997"/>
    <w:rsid w:val="00103D2E"/>
    <w:rsid w:val="00104E6F"/>
    <w:rsid w:val="00106FE3"/>
    <w:rsid w:val="0011166D"/>
    <w:rsid w:val="001116E5"/>
    <w:rsid w:val="00111857"/>
    <w:rsid w:val="0011229A"/>
    <w:rsid w:val="00114F27"/>
    <w:rsid w:val="001159C9"/>
    <w:rsid w:val="00115D05"/>
    <w:rsid w:val="00115E8A"/>
    <w:rsid w:val="00116094"/>
    <w:rsid w:val="0011730C"/>
    <w:rsid w:val="00120240"/>
    <w:rsid w:val="00120DA1"/>
    <w:rsid w:val="00120F8E"/>
    <w:rsid w:val="0012124F"/>
    <w:rsid w:val="001234BC"/>
    <w:rsid w:val="00123F5A"/>
    <w:rsid w:val="00125208"/>
    <w:rsid w:val="0012546B"/>
    <w:rsid w:val="00125666"/>
    <w:rsid w:val="001256D0"/>
    <w:rsid w:val="00125949"/>
    <w:rsid w:val="00130579"/>
    <w:rsid w:val="0013192E"/>
    <w:rsid w:val="00133BC9"/>
    <w:rsid w:val="00134C8F"/>
    <w:rsid w:val="001379AA"/>
    <w:rsid w:val="001434EB"/>
    <w:rsid w:val="001448F7"/>
    <w:rsid w:val="00145AD9"/>
    <w:rsid w:val="00147388"/>
    <w:rsid w:val="001476A2"/>
    <w:rsid w:val="001500B7"/>
    <w:rsid w:val="001505FC"/>
    <w:rsid w:val="0015069F"/>
    <w:rsid w:val="00151D77"/>
    <w:rsid w:val="00154159"/>
    <w:rsid w:val="0015494B"/>
    <w:rsid w:val="00154A8E"/>
    <w:rsid w:val="00154D5F"/>
    <w:rsid w:val="00156748"/>
    <w:rsid w:val="0015734F"/>
    <w:rsid w:val="00160051"/>
    <w:rsid w:val="00161B82"/>
    <w:rsid w:val="00163F50"/>
    <w:rsid w:val="00164716"/>
    <w:rsid w:val="00165F13"/>
    <w:rsid w:val="0016711E"/>
    <w:rsid w:val="00171F7A"/>
    <w:rsid w:val="001728B6"/>
    <w:rsid w:val="001728BE"/>
    <w:rsid w:val="001763CF"/>
    <w:rsid w:val="001764A0"/>
    <w:rsid w:val="0017660C"/>
    <w:rsid w:val="001767E6"/>
    <w:rsid w:val="00176814"/>
    <w:rsid w:val="00176A42"/>
    <w:rsid w:val="0018131A"/>
    <w:rsid w:val="00181A16"/>
    <w:rsid w:val="00186841"/>
    <w:rsid w:val="00190CB1"/>
    <w:rsid w:val="00195F88"/>
    <w:rsid w:val="001965E8"/>
    <w:rsid w:val="0019693C"/>
    <w:rsid w:val="001A0396"/>
    <w:rsid w:val="001A0412"/>
    <w:rsid w:val="001A0F71"/>
    <w:rsid w:val="001A1894"/>
    <w:rsid w:val="001A340D"/>
    <w:rsid w:val="001A3944"/>
    <w:rsid w:val="001A4993"/>
    <w:rsid w:val="001A78D2"/>
    <w:rsid w:val="001A7DDC"/>
    <w:rsid w:val="001B0441"/>
    <w:rsid w:val="001B08DE"/>
    <w:rsid w:val="001B0A94"/>
    <w:rsid w:val="001B12A5"/>
    <w:rsid w:val="001B1F4C"/>
    <w:rsid w:val="001B22C3"/>
    <w:rsid w:val="001B49AA"/>
    <w:rsid w:val="001B5995"/>
    <w:rsid w:val="001B6127"/>
    <w:rsid w:val="001B6B91"/>
    <w:rsid w:val="001C10D9"/>
    <w:rsid w:val="001C1108"/>
    <w:rsid w:val="001C187F"/>
    <w:rsid w:val="001C2FA6"/>
    <w:rsid w:val="001C2FC9"/>
    <w:rsid w:val="001C3B4E"/>
    <w:rsid w:val="001C3BEB"/>
    <w:rsid w:val="001C5EE5"/>
    <w:rsid w:val="001C6109"/>
    <w:rsid w:val="001C6304"/>
    <w:rsid w:val="001C671A"/>
    <w:rsid w:val="001C6F73"/>
    <w:rsid w:val="001D04CC"/>
    <w:rsid w:val="001D0AAC"/>
    <w:rsid w:val="001D27F2"/>
    <w:rsid w:val="001D29F9"/>
    <w:rsid w:val="001D3AE0"/>
    <w:rsid w:val="001D4AE5"/>
    <w:rsid w:val="001D67F3"/>
    <w:rsid w:val="001E331A"/>
    <w:rsid w:val="001E3AF7"/>
    <w:rsid w:val="001E45E1"/>
    <w:rsid w:val="001E47E0"/>
    <w:rsid w:val="001E634D"/>
    <w:rsid w:val="001E707C"/>
    <w:rsid w:val="001F1830"/>
    <w:rsid w:val="001F18A4"/>
    <w:rsid w:val="001F1F41"/>
    <w:rsid w:val="001F2A91"/>
    <w:rsid w:val="001F3C28"/>
    <w:rsid w:val="001F4553"/>
    <w:rsid w:val="001F4871"/>
    <w:rsid w:val="001F509C"/>
    <w:rsid w:val="001F525B"/>
    <w:rsid w:val="001F5D3A"/>
    <w:rsid w:val="0020031D"/>
    <w:rsid w:val="0020173D"/>
    <w:rsid w:val="002018B7"/>
    <w:rsid w:val="00201BD4"/>
    <w:rsid w:val="00202C95"/>
    <w:rsid w:val="002063A6"/>
    <w:rsid w:val="0020687A"/>
    <w:rsid w:val="0020707D"/>
    <w:rsid w:val="00210326"/>
    <w:rsid w:val="00211F28"/>
    <w:rsid w:val="00214082"/>
    <w:rsid w:val="00214977"/>
    <w:rsid w:val="00214EEE"/>
    <w:rsid w:val="00216B28"/>
    <w:rsid w:val="00216BAC"/>
    <w:rsid w:val="00216E98"/>
    <w:rsid w:val="00216F76"/>
    <w:rsid w:val="00217FD5"/>
    <w:rsid w:val="002202A0"/>
    <w:rsid w:val="00220536"/>
    <w:rsid w:val="00220F10"/>
    <w:rsid w:val="00222CA5"/>
    <w:rsid w:val="0022345C"/>
    <w:rsid w:val="0022347B"/>
    <w:rsid w:val="0022494E"/>
    <w:rsid w:val="00225D7E"/>
    <w:rsid w:val="0023106C"/>
    <w:rsid w:val="0023144D"/>
    <w:rsid w:val="002315D1"/>
    <w:rsid w:val="00231A9D"/>
    <w:rsid w:val="00232E8A"/>
    <w:rsid w:val="0023350E"/>
    <w:rsid w:val="00234B2F"/>
    <w:rsid w:val="002353C8"/>
    <w:rsid w:val="0024142B"/>
    <w:rsid w:val="00241BBD"/>
    <w:rsid w:val="00243531"/>
    <w:rsid w:val="00243533"/>
    <w:rsid w:val="0024480D"/>
    <w:rsid w:val="00244F05"/>
    <w:rsid w:val="00246A01"/>
    <w:rsid w:val="0024770C"/>
    <w:rsid w:val="0025179D"/>
    <w:rsid w:val="002524A3"/>
    <w:rsid w:val="002555B3"/>
    <w:rsid w:val="00255C34"/>
    <w:rsid w:val="00256030"/>
    <w:rsid w:val="00256630"/>
    <w:rsid w:val="00256F6C"/>
    <w:rsid w:val="00257B9A"/>
    <w:rsid w:val="00257C19"/>
    <w:rsid w:val="002600F8"/>
    <w:rsid w:val="00260F1B"/>
    <w:rsid w:val="002613E1"/>
    <w:rsid w:val="00261999"/>
    <w:rsid w:val="00262B8C"/>
    <w:rsid w:val="0026300B"/>
    <w:rsid w:val="00263829"/>
    <w:rsid w:val="00263E2E"/>
    <w:rsid w:val="002643F0"/>
    <w:rsid w:val="00264C97"/>
    <w:rsid w:val="002650F0"/>
    <w:rsid w:val="00265477"/>
    <w:rsid w:val="0026608D"/>
    <w:rsid w:val="00266B12"/>
    <w:rsid w:val="002671F3"/>
    <w:rsid w:val="00267A45"/>
    <w:rsid w:val="00267FD7"/>
    <w:rsid w:val="0027010B"/>
    <w:rsid w:val="002727E4"/>
    <w:rsid w:val="00275866"/>
    <w:rsid w:val="00275CC3"/>
    <w:rsid w:val="00275EF4"/>
    <w:rsid w:val="00280A53"/>
    <w:rsid w:val="00281353"/>
    <w:rsid w:val="002825A4"/>
    <w:rsid w:val="002828A0"/>
    <w:rsid w:val="00284E74"/>
    <w:rsid w:val="00284F5F"/>
    <w:rsid w:val="002876A4"/>
    <w:rsid w:val="002879EB"/>
    <w:rsid w:val="002879FF"/>
    <w:rsid w:val="00290E65"/>
    <w:rsid w:val="002913E2"/>
    <w:rsid w:val="00291820"/>
    <w:rsid w:val="00293386"/>
    <w:rsid w:val="00294260"/>
    <w:rsid w:val="0029449D"/>
    <w:rsid w:val="0029597E"/>
    <w:rsid w:val="00295F41"/>
    <w:rsid w:val="002A16F8"/>
    <w:rsid w:val="002A5B78"/>
    <w:rsid w:val="002A6F8E"/>
    <w:rsid w:val="002B124E"/>
    <w:rsid w:val="002B2EF5"/>
    <w:rsid w:val="002B3DE9"/>
    <w:rsid w:val="002B4AF0"/>
    <w:rsid w:val="002B5E7D"/>
    <w:rsid w:val="002B7DD4"/>
    <w:rsid w:val="002C1540"/>
    <w:rsid w:val="002C1885"/>
    <w:rsid w:val="002C1E54"/>
    <w:rsid w:val="002C2CC8"/>
    <w:rsid w:val="002C3A6A"/>
    <w:rsid w:val="002C4A6F"/>
    <w:rsid w:val="002C6302"/>
    <w:rsid w:val="002C7BA2"/>
    <w:rsid w:val="002D440F"/>
    <w:rsid w:val="002D5A0F"/>
    <w:rsid w:val="002D6AB5"/>
    <w:rsid w:val="002E02E5"/>
    <w:rsid w:val="002E1BBD"/>
    <w:rsid w:val="002E1C43"/>
    <w:rsid w:val="002E4FFC"/>
    <w:rsid w:val="002E7FAD"/>
    <w:rsid w:val="002F0E73"/>
    <w:rsid w:val="002F28C5"/>
    <w:rsid w:val="002F3237"/>
    <w:rsid w:val="002F5717"/>
    <w:rsid w:val="002F7142"/>
    <w:rsid w:val="002F7A09"/>
    <w:rsid w:val="003006A0"/>
    <w:rsid w:val="00300A71"/>
    <w:rsid w:val="00301F6F"/>
    <w:rsid w:val="0030236D"/>
    <w:rsid w:val="00302F15"/>
    <w:rsid w:val="003034A9"/>
    <w:rsid w:val="003036E3"/>
    <w:rsid w:val="00304B2E"/>
    <w:rsid w:val="003050D8"/>
    <w:rsid w:val="00305F27"/>
    <w:rsid w:val="00310C5B"/>
    <w:rsid w:val="0031240A"/>
    <w:rsid w:val="00312BAE"/>
    <w:rsid w:val="00312E20"/>
    <w:rsid w:val="003142BE"/>
    <w:rsid w:val="00316366"/>
    <w:rsid w:val="003166F6"/>
    <w:rsid w:val="00320AC8"/>
    <w:rsid w:val="00320E21"/>
    <w:rsid w:val="00321140"/>
    <w:rsid w:val="003214F6"/>
    <w:rsid w:val="0032158C"/>
    <w:rsid w:val="00321C30"/>
    <w:rsid w:val="00322FC1"/>
    <w:rsid w:val="00323105"/>
    <w:rsid w:val="003235B5"/>
    <w:rsid w:val="00323ADB"/>
    <w:rsid w:val="00323BF0"/>
    <w:rsid w:val="00324E52"/>
    <w:rsid w:val="003250ED"/>
    <w:rsid w:val="00325913"/>
    <w:rsid w:val="003311EF"/>
    <w:rsid w:val="00332357"/>
    <w:rsid w:val="003333ED"/>
    <w:rsid w:val="00333FBB"/>
    <w:rsid w:val="003353DF"/>
    <w:rsid w:val="00335730"/>
    <w:rsid w:val="003379F9"/>
    <w:rsid w:val="0034084C"/>
    <w:rsid w:val="00341227"/>
    <w:rsid w:val="0034144C"/>
    <w:rsid w:val="00342E69"/>
    <w:rsid w:val="00343AF7"/>
    <w:rsid w:val="003445ED"/>
    <w:rsid w:val="003466B7"/>
    <w:rsid w:val="00346707"/>
    <w:rsid w:val="00347CA2"/>
    <w:rsid w:val="00347F1F"/>
    <w:rsid w:val="003500E5"/>
    <w:rsid w:val="00350B8E"/>
    <w:rsid w:val="00351CE2"/>
    <w:rsid w:val="00351CE5"/>
    <w:rsid w:val="00352E96"/>
    <w:rsid w:val="00353315"/>
    <w:rsid w:val="003535CF"/>
    <w:rsid w:val="00353A5A"/>
    <w:rsid w:val="00356143"/>
    <w:rsid w:val="00356220"/>
    <w:rsid w:val="00357088"/>
    <w:rsid w:val="00360353"/>
    <w:rsid w:val="003610EA"/>
    <w:rsid w:val="00361A9D"/>
    <w:rsid w:val="00361EFE"/>
    <w:rsid w:val="00362564"/>
    <w:rsid w:val="00362E5C"/>
    <w:rsid w:val="00365C04"/>
    <w:rsid w:val="00366BF8"/>
    <w:rsid w:val="00367F58"/>
    <w:rsid w:val="003733B6"/>
    <w:rsid w:val="003737F1"/>
    <w:rsid w:val="0037548D"/>
    <w:rsid w:val="00376329"/>
    <w:rsid w:val="00381AA3"/>
    <w:rsid w:val="00384179"/>
    <w:rsid w:val="0038429D"/>
    <w:rsid w:val="003842C6"/>
    <w:rsid w:val="003854E4"/>
    <w:rsid w:val="00386C9A"/>
    <w:rsid w:val="00387A05"/>
    <w:rsid w:val="00391204"/>
    <w:rsid w:val="00392AF0"/>
    <w:rsid w:val="0039386C"/>
    <w:rsid w:val="00394B99"/>
    <w:rsid w:val="003951BC"/>
    <w:rsid w:val="0039629F"/>
    <w:rsid w:val="00396EEF"/>
    <w:rsid w:val="00397B4D"/>
    <w:rsid w:val="00397BFC"/>
    <w:rsid w:val="00397FF8"/>
    <w:rsid w:val="003A7EE4"/>
    <w:rsid w:val="003B01C3"/>
    <w:rsid w:val="003B4FB3"/>
    <w:rsid w:val="003B55B7"/>
    <w:rsid w:val="003B5EEE"/>
    <w:rsid w:val="003C0027"/>
    <w:rsid w:val="003C1348"/>
    <w:rsid w:val="003C1617"/>
    <w:rsid w:val="003C24CF"/>
    <w:rsid w:val="003C2E17"/>
    <w:rsid w:val="003C2F52"/>
    <w:rsid w:val="003C4CAF"/>
    <w:rsid w:val="003C654B"/>
    <w:rsid w:val="003C6C46"/>
    <w:rsid w:val="003C6CA6"/>
    <w:rsid w:val="003D0691"/>
    <w:rsid w:val="003D089C"/>
    <w:rsid w:val="003D10D3"/>
    <w:rsid w:val="003D1375"/>
    <w:rsid w:val="003D1C1E"/>
    <w:rsid w:val="003D2E75"/>
    <w:rsid w:val="003D5706"/>
    <w:rsid w:val="003D7764"/>
    <w:rsid w:val="003D7C27"/>
    <w:rsid w:val="003E0477"/>
    <w:rsid w:val="003E1047"/>
    <w:rsid w:val="003E27BE"/>
    <w:rsid w:val="003E2A1E"/>
    <w:rsid w:val="003E2CF8"/>
    <w:rsid w:val="003E30D9"/>
    <w:rsid w:val="003E4097"/>
    <w:rsid w:val="003E431F"/>
    <w:rsid w:val="003E4883"/>
    <w:rsid w:val="003E52AD"/>
    <w:rsid w:val="003E5458"/>
    <w:rsid w:val="003E55FE"/>
    <w:rsid w:val="003E7440"/>
    <w:rsid w:val="003F1116"/>
    <w:rsid w:val="003F27C3"/>
    <w:rsid w:val="003F27D7"/>
    <w:rsid w:val="003F441F"/>
    <w:rsid w:val="003F6764"/>
    <w:rsid w:val="0040020C"/>
    <w:rsid w:val="0040035B"/>
    <w:rsid w:val="004007BB"/>
    <w:rsid w:val="00400E2F"/>
    <w:rsid w:val="00401474"/>
    <w:rsid w:val="00401576"/>
    <w:rsid w:val="00401B7E"/>
    <w:rsid w:val="00401BFF"/>
    <w:rsid w:val="00401E47"/>
    <w:rsid w:val="004025EF"/>
    <w:rsid w:val="004039D5"/>
    <w:rsid w:val="0040620B"/>
    <w:rsid w:val="00410DF8"/>
    <w:rsid w:val="00411526"/>
    <w:rsid w:val="004119BA"/>
    <w:rsid w:val="0041211E"/>
    <w:rsid w:val="00412355"/>
    <w:rsid w:val="00412807"/>
    <w:rsid w:val="00414543"/>
    <w:rsid w:val="00414ECD"/>
    <w:rsid w:val="00415434"/>
    <w:rsid w:val="004158A6"/>
    <w:rsid w:val="00415E54"/>
    <w:rsid w:val="00420891"/>
    <w:rsid w:val="00421912"/>
    <w:rsid w:val="0042255D"/>
    <w:rsid w:val="004226EB"/>
    <w:rsid w:val="00423F9C"/>
    <w:rsid w:val="00424539"/>
    <w:rsid w:val="0042549B"/>
    <w:rsid w:val="004261D6"/>
    <w:rsid w:val="00427F22"/>
    <w:rsid w:val="00430D80"/>
    <w:rsid w:val="00430DC0"/>
    <w:rsid w:val="004318C2"/>
    <w:rsid w:val="00433EE0"/>
    <w:rsid w:val="00434B25"/>
    <w:rsid w:val="004355B2"/>
    <w:rsid w:val="00435EA7"/>
    <w:rsid w:val="00435F4D"/>
    <w:rsid w:val="00436A91"/>
    <w:rsid w:val="0043757F"/>
    <w:rsid w:val="0043788D"/>
    <w:rsid w:val="00441F94"/>
    <w:rsid w:val="004423F7"/>
    <w:rsid w:val="00443E9C"/>
    <w:rsid w:val="004459C3"/>
    <w:rsid w:val="00446318"/>
    <w:rsid w:val="0044765D"/>
    <w:rsid w:val="004503B1"/>
    <w:rsid w:val="00450AC1"/>
    <w:rsid w:val="00455586"/>
    <w:rsid w:val="004556F9"/>
    <w:rsid w:val="00455B1F"/>
    <w:rsid w:val="004563DC"/>
    <w:rsid w:val="0045657C"/>
    <w:rsid w:val="00457E1C"/>
    <w:rsid w:val="00457FC9"/>
    <w:rsid w:val="0046000D"/>
    <w:rsid w:val="0046031A"/>
    <w:rsid w:val="00461486"/>
    <w:rsid w:val="00461DA2"/>
    <w:rsid w:val="0046272C"/>
    <w:rsid w:val="00463969"/>
    <w:rsid w:val="00465090"/>
    <w:rsid w:val="004650F3"/>
    <w:rsid w:val="00466534"/>
    <w:rsid w:val="00467A17"/>
    <w:rsid w:val="00470845"/>
    <w:rsid w:val="00471206"/>
    <w:rsid w:val="004715A7"/>
    <w:rsid w:val="00471FB2"/>
    <w:rsid w:val="00472299"/>
    <w:rsid w:val="0047349F"/>
    <w:rsid w:val="00474520"/>
    <w:rsid w:val="00474CC6"/>
    <w:rsid w:val="00475272"/>
    <w:rsid w:val="004753F7"/>
    <w:rsid w:val="004759C2"/>
    <w:rsid w:val="00475BA6"/>
    <w:rsid w:val="00475E61"/>
    <w:rsid w:val="00476FE2"/>
    <w:rsid w:val="0048091F"/>
    <w:rsid w:val="00480F33"/>
    <w:rsid w:val="0048229A"/>
    <w:rsid w:val="004841D5"/>
    <w:rsid w:val="00484B11"/>
    <w:rsid w:val="00485F06"/>
    <w:rsid w:val="00486CCE"/>
    <w:rsid w:val="0048700A"/>
    <w:rsid w:val="00487559"/>
    <w:rsid w:val="00492366"/>
    <w:rsid w:val="0049241C"/>
    <w:rsid w:val="00492BC1"/>
    <w:rsid w:val="00492EA5"/>
    <w:rsid w:val="00495B22"/>
    <w:rsid w:val="00496A21"/>
    <w:rsid w:val="0049797D"/>
    <w:rsid w:val="004A1725"/>
    <w:rsid w:val="004A1961"/>
    <w:rsid w:val="004A2289"/>
    <w:rsid w:val="004A2D61"/>
    <w:rsid w:val="004A3017"/>
    <w:rsid w:val="004A3FA5"/>
    <w:rsid w:val="004A41A8"/>
    <w:rsid w:val="004B18DC"/>
    <w:rsid w:val="004B2285"/>
    <w:rsid w:val="004B2830"/>
    <w:rsid w:val="004B29BE"/>
    <w:rsid w:val="004B465E"/>
    <w:rsid w:val="004B5325"/>
    <w:rsid w:val="004B741C"/>
    <w:rsid w:val="004C03DC"/>
    <w:rsid w:val="004C0F06"/>
    <w:rsid w:val="004C131F"/>
    <w:rsid w:val="004C18D8"/>
    <w:rsid w:val="004C2526"/>
    <w:rsid w:val="004C4AC8"/>
    <w:rsid w:val="004C5A3C"/>
    <w:rsid w:val="004C605B"/>
    <w:rsid w:val="004C6342"/>
    <w:rsid w:val="004C66C0"/>
    <w:rsid w:val="004C79DC"/>
    <w:rsid w:val="004D06E0"/>
    <w:rsid w:val="004D0894"/>
    <w:rsid w:val="004D1782"/>
    <w:rsid w:val="004D343C"/>
    <w:rsid w:val="004D355E"/>
    <w:rsid w:val="004D3946"/>
    <w:rsid w:val="004E07B2"/>
    <w:rsid w:val="004E0B77"/>
    <w:rsid w:val="004E338A"/>
    <w:rsid w:val="004E3C4E"/>
    <w:rsid w:val="004E406E"/>
    <w:rsid w:val="004E46B4"/>
    <w:rsid w:val="004E4A8C"/>
    <w:rsid w:val="004E4D57"/>
    <w:rsid w:val="004E5509"/>
    <w:rsid w:val="004E6CED"/>
    <w:rsid w:val="004F026F"/>
    <w:rsid w:val="004F0D34"/>
    <w:rsid w:val="004F0F38"/>
    <w:rsid w:val="004F142D"/>
    <w:rsid w:val="004F1704"/>
    <w:rsid w:val="004F23E8"/>
    <w:rsid w:val="004F3C1A"/>
    <w:rsid w:val="004F5E05"/>
    <w:rsid w:val="004F7883"/>
    <w:rsid w:val="00500A0F"/>
    <w:rsid w:val="00500C9E"/>
    <w:rsid w:val="00503675"/>
    <w:rsid w:val="00504A12"/>
    <w:rsid w:val="00510959"/>
    <w:rsid w:val="00510E11"/>
    <w:rsid w:val="00511747"/>
    <w:rsid w:val="00512A83"/>
    <w:rsid w:val="00512D0A"/>
    <w:rsid w:val="00515580"/>
    <w:rsid w:val="0051572E"/>
    <w:rsid w:val="0051640D"/>
    <w:rsid w:val="00521AAE"/>
    <w:rsid w:val="0052203C"/>
    <w:rsid w:val="00523662"/>
    <w:rsid w:val="00523F10"/>
    <w:rsid w:val="00523F83"/>
    <w:rsid w:val="00525DE2"/>
    <w:rsid w:val="005261EF"/>
    <w:rsid w:val="005270AA"/>
    <w:rsid w:val="00527249"/>
    <w:rsid w:val="00531D94"/>
    <w:rsid w:val="00532AA0"/>
    <w:rsid w:val="00534347"/>
    <w:rsid w:val="00534C85"/>
    <w:rsid w:val="0053512F"/>
    <w:rsid w:val="005375F2"/>
    <w:rsid w:val="005420F5"/>
    <w:rsid w:val="00542BD5"/>
    <w:rsid w:val="005433B2"/>
    <w:rsid w:val="00545FCE"/>
    <w:rsid w:val="00546D12"/>
    <w:rsid w:val="00546FEB"/>
    <w:rsid w:val="0054754F"/>
    <w:rsid w:val="005477EB"/>
    <w:rsid w:val="005509F8"/>
    <w:rsid w:val="00550C89"/>
    <w:rsid w:val="00553BC7"/>
    <w:rsid w:val="00553D72"/>
    <w:rsid w:val="0055595C"/>
    <w:rsid w:val="00557AAA"/>
    <w:rsid w:val="00560431"/>
    <w:rsid w:val="00560491"/>
    <w:rsid w:val="00561017"/>
    <w:rsid w:val="0056136F"/>
    <w:rsid w:val="0056175A"/>
    <w:rsid w:val="005634B7"/>
    <w:rsid w:val="00563507"/>
    <w:rsid w:val="00564622"/>
    <w:rsid w:val="005652E4"/>
    <w:rsid w:val="00567519"/>
    <w:rsid w:val="00570424"/>
    <w:rsid w:val="0057057E"/>
    <w:rsid w:val="00571851"/>
    <w:rsid w:val="00571C3E"/>
    <w:rsid w:val="0057300B"/>
    <w:rsid w:val="005752D4"/>
    <w:rsid w:val="00577343"/>
    <w:rsid w:val="00577907"/>
    <w:rsid w:val="00580BE1"/>
    <w:rsid w:val="00580D57"/>
    <w:rsid w:val="00585F56"/>
    <w:rsid w:val="00587892"/>
    <w:rsid w:val="005901E6"/>
    <w:rsid w:val="00590BD0"/>
    <w:rsid w:val="00591175"/>
    <w:rsid w:val="00591350"/>
    <w:rsid w:val="00593355"/>
    <w:rsid w:val="00593BAA"/>
    <w:rsid w:val="00593F3A"/>
    <w:rsid w:val="00593F8C"/>
    <w:rsid w:val="0059454C"/>
    <w:rsid w:val="0059501C"/>
    <w:rsid w:val="0059565B"/>
    <w:rsid w:val="00595666"/>
    <w:rsid w:val="005958D9"/>
    <w:rsid w:val="00596DEE"/>
    <w:rsid w:val="00597D6F"/>
    <w:rsid w:val="005A099B"/>
    <w:rsid w:val="005A0DA5"/>
    <w:rsid w:val="005A3AD8"/>
    <w:rsid w:val="005A525E"/>
    <w:rsid w:val="005A5776"/>
    <w:rsid w:val="005B1DF3"/>
    <w:rsid w:val="005B2001"/>
    <w:rsid w:val="005B449D"/>
    <w:rsid w:val="005B6D43"/>
    <w:rsid w:val="005C0113"/>
    <w:rsid w:val="005C1BA1"/>
    <w:rsid w:val="005C3916"/>
    <w:rsid w:val="005C3B99"/>
    <w:rsid w:val="005C4039"/>
    <w:rsid w:val="005C5188"/>
    <w:rsid w:val="005C75B1"/>
    <w:rsid w:val="005D13B9"/>
    <w:rsid w:val="005D156C"/>
    <w:rsid w:val="005D1EF3"/>
    <w:rsid w:val="005D22D3"/>
    <w:rsid w:val="005D2608"/>
    <w:rsid w:val="005D4638"/>
    <w:rsid w:val="005D4AE9"/>
    <w:rsid w:val="005E425C"/>
    <w:rsid w:val="005E4C92"/>
    <w:rsid w:val="005E62B2"/>
    <w:rsid w:val="005E6B72"/>
    <w:rsid w:val="005F08DF"/>
    <w:rsid w:val="005F0B22"/>
    <w:rsid w:val="005F17C0"/>
    <w:rsid w:val="005F24A4"/>
    <w:rsid w:val="005F26C8"/>
    <w:rsid w:val="005F3CFE"/>
    <w:rsid w:val="005F45FC"/>
    <w:rsid w:val="005F70CF"/>
    <w:rsid w:val="00602410"/>
    <w:rsid w:val="00602435"/>
    <w:rsid w:val="00602E70"/>
    <w:rsid w:val="006039C7"/>
    <w:rsid w:val="00603FFB"/>
    <w:rsid w:val="006060BE"/>
    <w:rsid w:val="00606560"/>
    <w:rsid w:val="006070CE"/>
    <w:rsid w:val="00607203"/>
    <w:rsid w:val="0060750F"/>
    <w:rsid w:val="006107F6"/>
    <w:rsid w:val="00610FBE"/>
    <w:rsid w:val="0061446E"/>
    <w:rsid w:val="00615A8E"/>
    <w:rsid w:val="00616D66"/>
    <w:rsid w:val="00617008"/>
    <w:rsid w:val="006176EB"/>
    <w:rsid w:val="00617CE1"/>
    <w:rsid w:val="0062451A"/>
    <w:rsid w:val="006245D2"/>
    <w:rsid w:val="00624ED4"/>
    <w:rsid w:val="00626003"/>
    <w:rsid w:val="00626316"/>
    <w:rsid w:val="006265FB"/>
    <w:rsid w:val="00631AEB"/>
    <w:rsid w:val="00631BDE"/>
    <w:rsid w:val="00631D2E"/>
    <w:rsid w:val="006324D8"/>
    <w:rsid w:val="006325F1"/>
    <w:rsid w:val="0063721D"/>
    <w:rsid w:val="00637CF5"/>
    <w:rsid w:val="0064013B"/>
    <w:rsid w:val="00640AAC"/>
    <w:rsid w:val="00642EF5"/>
    <w:rsid w:val="00644F02"/>
    <w:rsid w:val="00650300"/>
    <w:rsid w:val="006516C1"/>
    <w:rsid w:val="006526BF"/>
    <w:rsid w:val="00654789"/>
    <w:rsid w:val="00656538"/>
    <w:rsid w:val="006648C3"/>
    <w:rsid w:val="00664ADC"/>
    <w:rsid w:val="006659C7"/>
    <w:rsid w:val="00666F8B"/>
    <w:rsid w:val="0067002D"/>
    <w:rsid w:val="00670FAC"/>
    <w:rsid w:val="00671E3B"/>
    <w:rsid w:val="00672F7D"/>
    <w:rsid w:val="00673352"/>
    <w:rsid w:val="0067351E"/>
    <w:rsid w:val="006750DD"/>
    <w:rsid w:val="00675C74"/>
    <w:rsid w:val="006761E1"/>
    <w:rsid w:val="00676DAC"/>
    <w:rsid w:val="006772A6"/>
    <w:rsid w:val="006804C5"/>
    <w:rsid w:val="00681ACC"/>
    <w:rsid w:val="0068217F"/>
    <w:rsid w:val="00682EB3"/>
    <w:rsid w:val="00684965"/>
    <w:rsid w:val="00684A02"/>
    <w:rsid w:val="0068591D"/>
    <w:rsid w:val="00685D09"/>
    <w:rsid w:val="00687193"/>
    <w:rsid w:val="00690758"/>
    <w:rsid w:val="006926B4"/>
    <w:rsid w:val="00692F2B"/>
    <w:rsid w:val="0069386B"/>
    <w:rsid w:val="00695085"/>
    <w:rsid w:val="0069752C"/>
    <w:rsid w:val="0069758C"/>
    <w:rsid w:val="00697843"/>
    <w:rsid w:val="00697C43"/>
    <w:rsid w:val="006A09A7"/>
    <w:rsid w:val="006A21AE"/>
    <w:rsid w:val="006A3930"/>
    <w:rsid w:val="006A3C23"/>
    <w:rsid w:val="006A5D8E"/>
    <w:rsid w:val="006A6502"/>
    <w:rsid w:val="006A6690"/>
    <w:rsid w:val="006B060F"/>
    <w:rsid w:val="006B0AE4"/>
    <w:rsid w:val="006B0DAE"/>
    <w:rsid w:val="006B2784"/>
    <w:rsid w:val="006B3284"/>
    <w:rsid w:val="006B3F9E"/>
    <w:rsid w:val="006B5B0E"/>
    <w:rsid w:val="006B716C"/>
    <w:rsid w:val="006B75EF"/>
    <w:rsid w:val="006B7794"/>
    <w:rsid w:val="006B79BE"/>
    <w:rsid w:val="006C0C8E"/>
    <w:rsid w:val="006C2ADF"/>
    <w:rsid w:val="006D17FA"/>
    <w:rsid w:val="006D34CC"/>
    <w:rsid w:val="006D4588"/>
    <w:rsid w:val="006D45FB"/>
    <w:rsid w:val="006D4C42"/>
    <w:rsid w:val="006D51BC"/>
    <w:rsid w:val="006D663B"/>
    <w:rsid w:val="006E184F"/>
    <w:rsid w:val="006E3C65"/>
    <w:rsid w:val="006E4212"/>
    <w:rsid w:val="006E4B75"/>
    <w:rsid w:val="006E58F9"/>
    <w:rsid w:val="006E655C"/>
    <w:rsid w:val="006F13F9"/>
    <w:rsid w:val="006F1C91"/>
    <w:rsid w:val="006F2F85"/>
    <w:rsid w:val="006F38A3"/>
    <w:rsid w:val="006F484F"/>
    <w:rsid w:val="006F5A2D"/>
    <w:rsid w:val="006F67E6"/>
    <w:rsid w:val="006F6823"/>
    <w:rsid w:val="006F7395"/>
    <w:rsid w:val="006F76FF"/>
    <w:rsid w:val="00701CCB"/>
    <w:rsid w:val="00702A97"/>
    <w:rsid w:val="007032E8"/>
    <w:rsid w:val="007047CC"/>
    <w:rsid w:val="00704951"/>
    <w:rsid w:val="00705B67"/>
    <w:rsid w:val="00706935"/>
    <w:rsid w:val="007070BE"/>
    <w:rsid w:val="007112F6"/>
    <w:rsid w:val="007117C5"/>
    <w:rsid w:val="00712528"/>
    <w:rsid w:val="00712940"/>
    <w:rsid w:val="00713C59"/>
    <w:rsid w:val="00714124"/>
    <w:rsid w:val="00715719"/>
    <w:rsid w:val="00716D3E"/>
    <w:rsid w:val="00717187"/>
    <w:rsid w:val="00717DAB"/>
    <w:rsid w:val="007240B5"/>
    <w:rsid w:val="0072447E"/>
    <w:rsid w:val="00724997"/>
    <w:rsid w:val="00725DDF"/>
    <w:rsid w:val="00730B78"/>
    <w:rsid w:val="0073173C"/>
    <w:rsid w:val="00733082"/>
    <w:rsid w:val="00733193"/>
    <w:rsid w:val="00733911"/>
    <w:rsid w:val="007339BD"/>
    <w:rsid w:val="00733CCE"/>
    <w:rsid w:val="00733DDC"/>
    <w:rsid w:val="0073513A"/>
    <w:rsid w:val="00736474"/>
    <w:rsid w:val="0074365A"/>
    <w:rsid w:val="00743924"/>
    <w:rsid w:val="00743C24"/>
    <w:rsid w:val="00743C9F"/>
    <w:rsid w:val="00744F08"/>
    <w:rsid w:val="00745308"/>
    <w:rsid w:val="007458EF"/>
    <w:rsid w:val="00745E26"/>
    <w:rsid w:val="00747233"/>
    <w:rsid w:val="00747367"/>
    <w:rsid w:val="0074794A"/>
    <w:rsid w:val="00747C74"/>
    <w:rsid w:val="00750FE9"/>
    <w:rsid w:val="00751544"/>
    <w:rsid w:val="00752E7A"/>
    <w:rsid w:val="00753105"/>
    <w:rsid w:val="00753CE9"/>
    <w:rsid w:val="007546DB"/>
    <w:rsid w:val="00754E82"/>
    <w:rsid w:val="007555EC"/>
    <w:rsid w:val="00757EF7"/>
    <w:rsid w:val="00760078"/>
    <w:rsid w:val="00760DEF"/>
    <w:rsid w:val="00761233"/>
    <w:rsid w:val="0076437A"/>
    <w:rsid w:val="00764C7D"/>
    <w:rsid w:val="007661C1"/>
    <w:rsid w:val="00767B42"/>
    <w:rsid w:val="0077200C"/>
    <w:rsid w:val="0077219E"/>
    <w:rsid w:val="00772A7F"/>
    <w:rsid w:val="00772BAF"/>
    <w:rsid w:val="007757D2"/>
    <w:rsid w:val="007763A6"/>
    <w:rsid w:val="0077725A"/>
    <w:rsid w:val="00777A2D"/>
    <w:rsid w:val="0078248F"/>
    <w:rsid w:val="00783026"/>
    <w:rsid w:val="007834E8"/>
    <w:rsid w:val="00784606"/>
    <w:rsid w:val="007855F3"/>
    <w:rsid w:val="00787037"/>
    <w:rsid w:val="00790938"/>
    <w:rsid w:val="00792D91"/>
    <w:rsid w:val="007934D0"/>
    <w:rsid w:val="0079370D"/>
    <w:rsid w:val="0079480F"/>
    <w:rsid w:val="00794FEF"/>
    <w:rsid w:val="007954A4"/>
    <w:rsid w:val="00796104"/>
    <w:rsid w:val="007A0421"/>
    <w:rsid w:val="007A109C"/>
    <w:rsid w:val="007A1766"/>
    <w:rsid w:val="007A200C"/>
    <w:rsid w:val="007B1218"/>
    <w:rsid w:val="007B18F4"/>
    <w:rsid w:val="007B2B9E"/>
    <w:rsid w:val="007B3695"/>
    <w:rsid w:val="007B3C50"/>
    <w:rsid w:val="007B4A8B"/>
    <w:rsid w:val="007B4E13"/>
    <w:rsid w:val="007B656C"/>
    <w:rsid w:val="007B6711"/>
    <w:rsid w:val="007B7A6D"/>
    <w:rsid w:val="007C0188"/>
    <w:rsid w:val="007C0513"/>
    <w:rsid w:val="007C1002"/>
    <w:rsid w:val="007C19A9"/>
    <w:rsid w:val="007C343F"/>
    <w:rsid w:val="007C3B2E"/>
    <w:rsid w:val="007C5C09"/>
    <w:rsid w:val="007D0461"/>
    <w:rsid w:val="007D137C"/>
    <w:rsid w:val="007D196F"/>
    <w:rsid w:val="007D1F03"/>
    <w:rsid w:val="007D30AD"/>
    <w:rsid w:val="007D388E"/>
    <w:rsid w:val="007D3B83"/>
    <w:rsid w:val="007D6C57"/>
    <w:rsid w:val="007D7118"/>
    <w:rsid w:val="007E0E3B"/>
    <w:rsid w:val="007E1C13"/>
    <w:rsid w:val="007E228B"/>
    <w:rsid w:val="007E2ED5"/>
    <w:rsid w:val="007E320C"/>
    <w:rsid w:val="007E45F1"/>
    <w:rsid w:val="007E4944"/>
    <w:rsid w:val="007E5DD0"/>
    <w:rsid w:val="007E61FF"/>
    <w:rsid w:val="007E676B"/>
    <w:rsid w:val="007E72FF"/>
    <w:rsid w:val="007F0262"/>
    <w:rsid w:val="007F1B69"/>
    <w:rsid w:val="007F1F66"/>
    <w:rsid w:val="007F21B3"/>
    <w:rsid w:val="007F4AE7"/>
    <w:rsid w:val="0080196F"/>
    <w:rsid w:val="0080349F"/>
    <w:rsid w:val="00803DE7"/>
    <w:rsid w:val="008041D2"/>
    <w:rsid w:val="00804A0F"/>
    <w:rsid w:val="00806369"/>
    <w:rsid w:val="008069D5"/>
    <w:rsid w:val="00806DE5"/>
    <w:rsid w:val="00810909"/>
    <w:rsid w:val="00813925"/>
    <w:rsid w:val="00813DFC"/>
    <w:rsid w:val="00813E11"/>
    <w:rsid w:val="00813E81"/>
    <w:rsid w:val="00815FC7"/>
    <w:rsid w:val="008165F9"/>
    <w:rsid w:val="00817D14"/>
    <w:rsid w:val="00820D00"/>
    <w:rsid w:val="00820FF9"/>
    <w:rsid w:val="0082102F"/>
    <w:rsid w:val="00821356"/>
    <w:rsid w:val="00821DD1"/>
    <w:rsid w:val="0082282D"/>
    <w:rsid w:val="0082364E"/>
    <w:rsid w:val="00823D1A"/>
    <w:rsid w:val="008248AF"/>
    <w:rsid w:val="00824B79"/>
    <w:rsid w:val="00824CE3"/>
    <w:rsid w:val="00824EFF"/>
    <w:rsid w:val="0082518F"/>
    <w:rsid w:val="00826E5F"/>
    <w:rsid w:val="008272FB"/>
    <w:rsid w:val="00827A81"/>
    <w:rsid w:val="00827BD4"/>
    <w:rsid w:val="0083012B"/>
    <w:rsid w:val="00831213"/>
    <w:rsid w:val="0083419E"/>
    <w:rsid w:val="00835D3B"/>
    <w:rsid w:val="008363E3"/>
    <w:rsid w:val="00836493"/>
    <w:rsid w:val="00837E91"/>
    <w:rsid w:val="0084239E"/>
    <w:rsid w:val="00845702"/>
    <w:rsid w:val="0084742C"/>
    <w:rsid w:val="008474B9"/>
    <w:rsid w:val="00850A38"/>
    <w:rsid w:val="0085111A"/>
    <w:rsid w:val="00851639"/>
    <w:rsid w:val="008519F3"/>
    <w:rsid w:val="00851C74"/>
    <w:rsid w:val="008521A9"/>
    <w:rsid w:val="008523ED"/>
    <w:rsid w:val="00855960"/>
    <w:rsid w:val="008561E4"/>
    <w:rsid w:val="00857EE6"/>
    <w:rsid w:val="00860044"/>
    <w:rsid w:val="00860693"/>
    <w:rsid w:val="008615E7"/>
    <w:rsid w:val="00861CF4"/>
    <w:rsid w:val="008620DB"/>
    <w:rsid w:val="0086267E"/>
    <w:rsid w:val="00864FF8"/>
    <w:rsid w:val="00865258"/>
    <w:rsid w:val="0086564E"/>
    <w:rsid w:val="00865687"/>
    <w:rsid w:val="008663E0"/>
    <w:rsid w:val="008666BF"/>
    <w:rsid w:val="00866720"/>
    <w:rsid w:val="00866754"/>
    <w:rsid w:val="00866D41"/>
    <w:rsid w:val="00867865"/>
    <w:rsid w:val="00870376"/>
    <w:rsid w:val="00870921"/>
    <w:rsid w:val="00871FD9"/>
    <w:rsid w:val="00872F18"/>
    <w:rsid w:val="008743DD"/>
    <w:rsid w:val="00874F7D"/>
    <w:rsid w:val="00876576"/>
    <w:rsid w:val="00877237"/>
    <w:rsid w:val="00877A0C"/>
    <w:rsid w:val="00877C0F"/>
    <w:rsid w:val="00881A30"/>
    <w:rsid w:val="0088316A"/>
    <w:rsid w:val="00883E17"/>
    <w:rsid w:val="00886181"/>
    <w:rsid w:val="00886CF7"/>
    <w:rsid w:val="00887F88"/>
    <w:rsid w:val="00891C59"/>
    <w:rsid w:val="00891F39"/>
    <w:rsid w:val="00894E61"/>
    <w:rsid w:val="0089537E"/>
    <w:rsid w:val="00895D60"/>
    <w:rsid w:val="00896510"/>
    <w:rsid w:val="00896A6A"/>
    <w:rsid w:val="00896DA2"/>
    <w:rsid w:val="00897657"/>
    <w:rsid w:val="008A1D42"/>
    <w:rsid w:val="008A463F"/>
    <w:rsid w:val="008A4E2D"/>
    <w:rsid w:val="008A535C"/>
    <w:rsid w:val="008A5880"/>
    <w:rsid w:val="008B0111"/>
    <w:rsid w:val="008B2DA1"/>
    <w:rsid w:val="008B381F"/>
    <w:rsid w:val="008B56C9"/>
    <w:rsid w:val="008B58A8"/>
    <w:rsid w:val="008B5E0F"/>
    <w:rsid w:val="008B7957"/>
    <w:rsid w:val="008B7AC3"/>
    <w:rsid w:val="008C149C"/>
    <w:rsid w:val="008C266C"/>
    <w:rsid w:val="008C752A"/>
    <w:rsid w:val="008D0683"/>
    <w:rsid w:val="008D0A92"/>
    <w:rsid w:val="008D1CD3"/>
    <w:rsid w:val="008D2747"/>
    <w:rsid w:val="008D4623"/>
    <w:rsid w:val="008D5389"/>
    <w:rsid w:val="008D5AB1"/>
    <w:rsid w:val="008D5BBF"/>
    <w:rsid w:val="008D699F"/>
    <w:rsid w:val="008D7BCD"/>
    <w:rsid w:val="008E0D67"/>
    <w:rsid w:val="008E1845"/>
    <w:rsid w:val="008E2993"/>
    <w:rsid w:val="008E36C7"/>
    <w:rsid w:val="008E37C3"/>
    <w:rsid w:val="008E3DC1"/>
    <w:rsid w:val="008E4591"/>
    <w:rsid w:val="008E4658"/>
    <w:rsid w:val="008E55B2"/>
    <w:rsid w:val="008E5823"/>
    <w:rsid w:val="008E5856"/>
    <w:rsid w:val="008E6513"/>
    <w:rsid w:val="008F15DA"/>
    <w:rsid w:val="008F2CCA"/>
    <w:rsid w:val="008F3064"/>
    <w:rsid w:val="008F6CAE"/>
    <w:rsid w:val="008F764E"/>
    <w:rsid w:val="008F7E72"/>
    <w:rsid w:val="0090092C"/>
    <w:rsid w:val="00900EE0"/>
    <w:rsid w:val="00901498"/>
    <w:rsid w:val="009026E2"/>
    <w:rsid w:val="00902841"/>
    <w:rsid w:val="00903086"/>
    <w:rsid w:val="009068BE"/>
    <w:rsid w:val="00910EB9"/>
    <w:rsid w:val="009141CA"/>
    <w:rsid w:val="00914E1B"/>
    <w:rsid w:val="00914F82"/>
    <w:rsid w:val="009152FB"/>
    <w:rsid w:val="0091547B"/>
    <w:rsid w:val="00920F9B"/>
    <w:rsid w:val="00921604"/>
    <w:rsid w:val="009243BD"/>
    <w:rsid w:val="00924DFB"/>
    <w:rsid w:val="0092506D"/>
    <w:rsid w:val="009258B4"/>
    <w:rsid w:val="00926148"/>
    <w:rsid w:val="009268DD"/>
    <w:rsid w:val="0092725C"/>
    <w:rsid w:val="0092780F"/>
    <w:rsid w:val="00933382"/>
    <w:rsid w:val="00933D22"/>
    <w:rsid w:val="00933E49"/>
    <w:rsid w:val="00934067"/>
    <w:rsid w:val="00935639"/>
    <w:rsid w:val="00937B0E"/>
    <w:rsid w:val="00937D4A"/>
    <w:rsid w:val="009419DA"/>
    <w:rsid w:val="00942382"/>
    <w:rsid w:val="00942763"/>
    <w:rsid w:val="00942D00"/>
    <w:rsid w:val="0094316C"/>
    <w:rsid w:val="00943CF7"/>
    <w:rsid w:val="0094482A"/>
    <w:rsid w:val="00946DFF"/>
    <w:rsid w:val="00947C51"/>
    <w:rsid w:val="009504BF"/>
    <w:rsid w:val="00951DB0"/>
    <w:rsid w:val="009525EA"/>
    <w:rsid w:val="00953AB0"/>
    <w:rsid w:val="00953D80"/>
    <w:rsid w:val="00954CF6"/>
    <w:rsid w:val="00955043"/>
    <w:rsid w:val="00955BEE"/>
    <w:rsid w:val="009562D5"/>
    <w:rsid w:val="00956B29"/>
    <w:rsid w:val="00957BB5"/>
    <w:rsid w:val="00960425"/>
    <w:rsid w:val="00960582"/>
    <w:rsid w:val="009652C6"/>
    <w:rsid w:val="009653BD"/>
    <w:rsid w:val="009676A0"/>
    <w:rsid w:val="00967CDF"/>
    <w:rsid w:val="00967D6B"/>
    <w:rsid w:val="00967F23"/>
    <w:rsid w:val="00967FA7"/>
    <w:rsid w:val="00970A91"/>
    <w:rsid w:val="00970C0E"/>
    <w:rsid w:val="00970DEE"/>
    <w:rsid w:val="00972300"/>
    <w:rsid w:val="00972C07"/>
    <w:rsid w:val="00972C14"/>
    <w:rsid w:val="0097370C"/>
    <w:rsid w:val="00973D55"/>
    <w:rsid w:val="009742C9"/>
    <w:rsid w:val="00981B9F"/>
    <w:rsid w:val="00981BAD"/>
    <w:rsid w:val="00982846"/>
    <w:rsid w:val="00982D24"/>
    <w:rsid w:val="009852A2"/>
    <w:rsid w:val="00986FBD"/>
    <w:rsid w:val="0099064E"/>
    <w:rsid w:val="00990C5A"/>
    <w:rsid w:val="009933B2"/>
    <w:rsid w:val="009941B1"/>
    <w:rsid w:val="00995DC5"/>
    <w:rsid w:val="009974BF"/>
    <w:rsid w:val="0099753B"/>
    <w:rsid w:val="009A0146"/>
    <w:rsid w:val="009A17E5"/>
    <w:rsid w:val="009A1C13"/>
    <w:rsid w:val="009A4042"/>
    <w:rsid w:val="009B2A38"/>
    <w:rsid w:val="009B3B60"/>
    <w:rsid w:val="009B5A79"/>
    <w:rsid w:val="009B6098"/>
    <w:rsid w:val="009B6729"/>
    <w:rsid w:val="009B6E57"/>
    <w:rsid w:val="009B727F"/>
    <w:rsid w:val="009B7559"/>
    <w:rsid w:val="009C0164"/>
    <w:rsid w:val="009C144B"/>
    <w:rsid w:val="009C1E19"/>
    <w:rsid w:val="009C242B"/>
    <w:rsid w:val="009C3A7B"/>
    <w:rsid w:val="009C445C"/>
    <w:rsid w:val="009C5156"/>
    <w:rsid w:val="009C5955"/>
    <w:rsid w:val="009C5F57"/>
    <w:rsid w:val="009D2011"/>
    <w:rsid w:val="009D2997"/>
    <w:rsid w:val="009D3118"/>
    <w:rsid w:val="009D342C"/>
    <w:rsid w:val="009D3915"/>
    <w:rsid w:val="009D5678"/>
    <w:rsid w:val="009D6EF8"/>
    <w:rsid w:val="009D7EFE"/>
    <w:rsid w:val="009E00B7"/>
    <w:rsid w:val="009E14B4"/>
    <w:rsid w:val="009E1723"/>
    <w:rsid w:val="009E1A7B"/>
    <w:rsid w:val="009E1BB8"/>
    <w:rsid w:val="009E2DCB"/>
    <w:rsid w:val="009E6332"/>
    <w:rsid w:val="009E7D82"/>
    <w:rsid w:val="009F061E"/>
    <w:rsid w:val="009F23C1"/>
    <w:rsid w:val="009F2880"/>
    <w:rsid w:val="009F3A8E"/>
    <w:rsid w:val="009F4FA2"/>
    <w:rsid w:val="00A0153E"/>
    <w:rsid w:val="00A01E88"/>
    <w:rsid w:val="00A0288D"/>
    <w:rsid w:val="00A02FF2"/>
    <w:rsid w:val="00A035B3"/>
    <w:rsid w:val="00A052B0"/>
    <w:rsid w:val="00A14774"/>
    <w:rsid w:val="00A14BF3"/>
    <w:rsid w:val="00A14F5E"/>
    <w:rsid w:val="00A151CB"/>
    <w:rsid w:val="00A15585"/>
    <w:rsid w:val="00A1613E"/>
    <w:rsid w:val="00A16D91"/>
    <w:rsid w:val="00A175D1"/>
    <w:rsid w:val="00A177C9"/>
    <w:rsid w:val="00A17CA9"/>
    <w:rsid w:val="00A20C4D"/>
    <w:rsid w:val="00A21E90"/>
    <w:rsid w:val="00A22D7E"/>
    <w:rsid w:val="00A232BE"/>
    <w:rsid w:val="00A255F4"/>
    <w:rsid w:val="00A26188"/>
    <w:rsid w:val="00A3012A"/>
    <w:rsid w:val="00A306CD"/>
    <w:rsid w:val="00A31644"/>
    <w:rsid w:val="00A3266A"/>
    <w:rsid w:val="00A328CC"/>
    <w:rsid w:val="00A32B50"/>
    <w:rsid w:val="00A361D9"/>
    <w:rsid w:val="00A3628A"/>
    <w:rsid w:val="00A3634F"/>
    <w:rsid w:val="00A36681"/>
    <w:rsid w:val="00A4042D"/>
    <w:rsid w:val="00A41EEB"/>
    <w:rsid w:val="00A43AC2"/>
    <w:rsid w:val="00A43CAE"/>
    <w:rsid w:val="00A44631"/>
    <w:rsid w:val="00A45D70"/>
    <w:rsid w:val="00A4614D"/>
    <w:rsid w:val="00A473C7"/>
    <w:rsid w:val="00A51047"/>
    <w:rsid w:val="00A51E05"/>
    <w:rsid w:val="00A5248A"/>
    <w:rsid w:val="00A54179"/>
    <w:rsid w:val="00A55C89"/>
    <w:rsid w:val="00A56E1B"/>
    <w:rsid w:val="00A5771A"/>
    <w:rsid w:val="00A616B2"/>
    <w:rsid w:val="00A630D1"/>
    <w:rsid w:val="00A634F8"/>
    <w:rsid w:val="00A64100"/>
    <w:rsid w:val="00A64196"/>
    <w:rsid w:val="00A64358"/>
    <w:rsid w:val="00A6527E"/>
    <w:rsid w:val="00A653B1"/>
    <w:rsid w:val="00A65583"/>
    <w:rsid w:val="00A6641B"/>
    <w:rsid w:val="00A66A27"/>
    <w:rsid w:val="00A66F23"/>
    <w:rsid w:val="00A71EDB"/>
    <w:rsid w:val="00A73014"/>
    <w:rsid w:val="00A73DF7"/>
    <w:rsid w:val="00A76D55"/>
    <w:rsid w:val="00A80944"/>
    <w:rsid w:val="00A81999"/>
    <w:rsid w:val="00A81CEA"/>
    <w:rsid w:val="00A8494E"/>
    <w:rsid w:val="00A86942"/>
    <w:rsid w:val="00A87A87"/>
    <w:rsid w:val="00A905EA"/>
    <w:rsid w:val="00A909A5"/>
    <w:rsid w:val="00A918EB"/>
    <w:rsid w:val="00A925E1"/>
    <w:rsid w:val="00A92D80"/>
    <w:rsid w:val="00A92DC1"/>
    <w:rsid w:val="00A92F20"/>
    <w:rsid w:val="00A93121"/>
    <w:rsid w:val="00A95FF4"/>
    <w:rsid w:val="00AA140D"/>
    <w:rsid w:val="00AA1D35"/>
    <w:rsid w:val="00AA31A5"/>
    <w:rsid w:val="00AA4E90"/>
    <w:rsid w:val="00AA54E0"/>
    <w:rsid w:val="00AA5F16"/>
    <w:rsid w:val="00AA6208"/>
    <w:rsid w:val="00AA6D9C"/>
    <w:rsid w:val="00AA6FF9"/>
    <w:rsid w:val="00AA7E9A"/>
    <w:rsid w:val="00AA7EDF"/>
    <w:rsid w:val="00AB0399"/>
    <w:rsid w:val="00AB07D6"/>
    <w:rsid w:val="00AB112D"/>
    <w:rsid w:val="00AB14CB"/>
    <w:rsid w:val="00AB1D5A"/>
    <w:rsid w:val="00AB1E46"/>
    <w:rsid w:val="00AB2A55"/>
    <w:rsid w:val="00AB31AF"/>
    <w:rsid w:val="00AB591D"/>
    <w:rsid w:val="00AC03B1"/>
    <w:rsid w:val="00AC05B6"/>
    <w:rsid w:val="00AC05E3"/>
    <w:rsid w:val="00AC1A24"/>
    <w:rsid w:val="00AC43DA"/>
    <w:rsid w:val="00AC50F8"/>
    <w:rsid w:val="00AC5863"/>
    <w:rsid w:val="00AC734F"/>
    <w:rsid w:val="00AD1E68"/>
    <w:rsid w:val="00AD5144"/>
    <w:rsid w:val="00AD5596"/>
    <w:rsid w:val="00AD6E7D"/>
    <w:rsid w:val="00AD74C1"/>
    <w:rsid w:val="00AE10B9"/>
    <w:rsid w:val="00AE1B77"/>
    <w:rsid w:val="00AE214B"/>
    <w:rsid w:val="00AE33A4"/>
    <w:rsid w:val="00AE4057"/>
    <w:rsid w:val="00AE42F1"/>
    <w:rsid w:val="00AE4C0E"/>
    <w:rsid w:val="00AE4EE9"/>
    <w:rsid w:val="00AE618E"/>
    <w:rsid w:val="00AF02F6"/>
    <w:rsid w:val="00AF10D7"/>
    <w:rsid w:val="00AF2460"/>
    <w:rsid w:val="00AF54CD"/>
    <w:rsid w:val="00AF5ACB"/>
    <w:rsid w:val="00AF617C"/>
    <w:rsid w:val="00B004AF"/>
    <w:rsid w:val="00B00620"/>
    <w:rsid w:val="00B00B33"/>
    <w:rsid w:val="00B01F36"/>
    <w:rsid w:val="00B03107"/>
    <w:rsid w:val="00B045FE"/>
    <w:rsid w:val="00B13D47"/>
    <w:rsid w:val="00B145EA"/>
    <w:rsid w:val="00B17027"/>
    <w:rsid w:val="00B206E5"/>
    <w:rsid w:val="00B218DF"/>
    <w:rsid w:val="00B21F1B"/>
    <w:rsid w:val="00B221C3"/>
    <w:rsid w:val="00B22DC5"/>
    <w:rsid w:val="00B2310C"/>
    <w:rsid w:val="00B23B6B"/>
    <w:rsid w:val="00B2432A"/>
    <w:rsid w:val="00B249A4"/>
    <w:rsid w:val="00B259CD"/>
    <w:rsid w:val="00B25E41"/>
    <w:rsid w:val="00B26276"/>
    <w:rsid w:val="00B26D33"/>
    <w:rsid w:val="00B3272F"/>
    <w:rsid w:val="00B33399"/>
    <w:rsid w:val="00B35B1C"/>
    <w:rsid w:val="00B36252"/>
    <w:rsid w:val="00B36902"/>
    <w:rsid w:val="00B36A59"/>
    <w:rsid w:val="00B40812"/>
    <w:rsid w:val="00B40AA1"/>
    <w:rsid w:val="00B4131C"/>
    <w:rsid w:val="00B413C3"/>
    <w:rsid w:val="00B41D7E"/>
    <w:rsid w:val="00B421B8"/>
    <w:rsid w:val="00B42B4F"/>
    <w:rsid w:val="00B432F1"/>
    <w:rsid w:val="00B440AD"/>
    <w:rsid w:val="00B4551A"/>
    <w:rsid w:val="00B4562C"/>
    <w:rsid w:val="00B45CF8"/>
    <w:rsid w:val="00B4658D"/>
    <w:rsid w:val="00B47CE8"/>
    <w:rsid w:val="00B50D1E"/>
    <w:rsid w:val="00B51248"/>
    <w:rsid w:val="00B51D5C"/>
    <w:rsid w:val="00B57521"/>
    <w:rsid w:val="00B607DC"/>
    <w:rsid w:val="00B627ED"/>
    <w:rsid w:val="00B65672"/>
    <w:rsid w:val="00B65A71"/>
    <w:rsid w:val="00B65AC2"/>
    <w:rsid w:val="00B660F6"/>
    <w:rsid w:val="00B70DE0"/>
    <w:rsid w:val="00B720E7"/>
    <w:rsid w:val="00B724DC"/>
    <w:rsid w:val="00B72794"/>
    <w:rsid w:val="00B73EAC"/>
    <w:rsid w:val="00B75924"/>
    <w:rsid w:val="00B764B7"/>
    <w:rsid w:val="00B76755"/>
    <w:rsid w:val="00B77007"/>
    <w:rsid w:val="00B80E49"/>
    <w:rsid w:val="00B811D4"/>
    <w:rsid w:val="00B82984"/>
    <w:rsid w:val="00B82AF6"/>
    <w:rsid w:val="00B84643"/>
    <w:rsid w:val="00B9138A"/>
    <w:rsid w:val="00B92096"/>
    <w:rsid w:val="00B92940"/>
    <w:rsid w:val="00B93EB6"/>
    <w:rsid w:val="00B94928"/>
    <w:rsid w:val="00B94CC1"/>
    <w:rsid w:val="00B952A1"/>
    <w:rsid w:val="00B96A6F"/>
    <w:rsid w:val="00BA1BDE"/>
    <w:rsid w:val="00BA22F7"/>
    <w:rsid w:val="00BA3719"/>
    <w:rsid w:val="00BA398E"/>
    <w:rsid w:val="00BA518D"/>
    <w:rsid w:val="00BA7318"/>
    <w:rsid w:val="00BA7677"/>
    <w:rsid w:val="00BA785C"/>
    <w:rsid w:val="00BA7FBD"/>
    <w:rsid w:val="00BB07BD"/>
    <w:rsid w:val="00BB2367"/>
    <w:rsid w:val="00BB34A2"/>
    <w:rsid w:val="00BB35E1"/>
    <w:rsid w:val="00BB3786"/>
    <w:rsid w:val="00BB384A"/>
    <w:rsid w:val="00BB3CC8"/>
    <w:rsid w:val="00BB434F"/>
    <w:rsid w:val="00BB5C3A"/>
    <w:rsid w:val="00BB689B"/>
    <w:rsid w:val="00BB6ACF"/>
    <w:rsid w:val="00BB7A96"/>
    <w:rsid w:val="00BC16CC"/>
    <w:rsid w:val="00BC1E22"/>
    <w:rsid w:val="00BC2373"/>
    <w:rsid w:val="00BC3F5A"/>
    <w:rsid w:val="00BC459A"/>
    <w:rsid w:val="00BC5E7D"/>
    <w:rsid w:val="00BC7E34"/>
    <w:rsid w:val="00BD0CAC"/>
    <w:rsid w:val="00BD2A9A"/>
    <w:rsid w:val="00BD3D3A"/>
    <w:rsid w:val="00BD4A95"/>
    <w:rsid w:val="00BD6385"/>
    <w:rsid w:val="00BD6A78"/>
    <w:rsid w:val="00BD7A99"/>
    <w:rsid w:val="00BE0363"/>
    <w:rsid w:val="00BE09FD"/>
    <w:rsid w:val="00BE0AF4"/>
    <w:rsid w:val="00BE11C2"/>
    <w:rsid w:val="00BE39E0"/>
    <w:rsid w:val="00BE435C"/>
    <w:rsid w:val="00BE47F5"/>
    <w:rsid w:val="00BE5275"/>
    <w:rsid w:val="00BF0D40"/>
    <w:rsid w:val="00BF11C7"/>
    <w:rsid w:val="00BF2ACE"/>
    <w:rsid w:val="00BF3BBD"/>
    <w:rsid w:val="00BF44E8"/>
    <w:rsid w:val="00BF53A6"/>
    <w:rsid w:val="00BF7064"/>
    <w:rsid w:val="00C01E95"/>
    <w:rsid w:val="00C02179"/>
    <w:rsid w:val="00C02F19"/>
    <w:rsid w:val="00C04C86"/>
    <w:rsid w:val="00C04D16"/>
    <w:rsid w:val="00C05861"/>
    <w:rsid w:val="00C05EEF"/>
    <w:rsid w:val="00C060B6"/>
    <w:rsid w:val="00C07C93"/>
    <w:rsid w:val="00C11402"/>
    <w:rsid w:val="00C132D8"/>
    <w:rsid w:val="00C13A59"/>
    <w:rsid w:val="00C15B07"/>
    <w:rsid w:val="00C1741C"/>
    <w:rsid w:val="00C2066E"/>
    <w:rsid w:val="00C22266"/>
    <w:rsid w:val="00C23BA7"/>
    <w:rsid w:val="00C249D5"/>
    <w:rsid w:val="00C25478"/>
    <w:rsid w:val="00C27EAC"/>
    <w:rsid w:val="00C307CA"/>
    <w:rsid w:val="00C31188"/>
    <w:rsid w:val="00C317D1"/>
    <w:rsid w:val="00C3315B"/>
    <w:rsid w:val="00C33312"/>
    <w:rsid w:val="00C33B71"/>
    <w:rsid w:val="00C4090A"/>
    <w:rsid w:val="00C41337"/>
    <w:rsid w:val="00C4287E"/>
    <w:rsid w:val="00C43FCE"/>
    <w:rsid w:val="00C44210"/>
    <w:rsid w:val="00C4423F"/>
    <w:rsid w:val="00C47424"/>
    <w:rsid w:val="00C50661"/>
    <w:rsid w:val="00C601B1"/>
    <w:rsid w:val="00C6046A"/>
    <w:rsid w:val="00C60B86"/>
    <w:rsid w:val="00C60E18"/>
    <w:rsid w:val="00C61517"/>
    <w:rsid w:val="00C63DAD"/>
    <w:rsid w:val="00C63E38"/>
    <w:rsid w:val="00C6461C"/>
    <w:rsid w:val="00C64DDC"/>
    <w:rsid w:val="00C66498"/>
    <w:rsid w:val="00C664EE"/>
    <w:rsid w:val="00C67A23"/>
    <w:rsid w:val="00C67C20"/>
    <w:rsid w:val="00C70D60"/>
    <w:rsid w:val="00C70E52"/>
    <w:rsid w:val="00C710F7"/>
    <w:rsid w:val="00C71539"/>
    <w:rsid w:val="00C721FE"/>
    <w:rsid w:val="00C758DC"/>
    <w:rsid w:val="00C772A4"/>
    <w:rsid w:val="00C80E14"/>
    <w:rsid w:val="00C818DA"/>
    <w:rsid w:val="00C818FB"/>
    <w:rsid w:val="00C82901"/>
    <w:rsid w:val="00C83392"/>
    <w:rsid w:val="00C835D1"/>
    <w:rsid w:val="00C8385E"/>
    <w:rsid w:val="00C83BF0"/>
    <w:rsid w:val="00C84716"/>
    <w:rsid w:val="00C85980"/>
    <w:rsid w:val="00C86402"/>
    <w:rsid w:val="00C92831"/>
    <w:rsid w:val="00C92A10"/>
    <w:rsid w:val="00C9377F"/>
    <w:rsid w:val="00C943AA"/>
    <w:rsid w:val="00C94951"/>
    <w:rsid w:val="00C94CC6"/>
    <w:rsid w:val="00C958AA"/>
    <w:rsid w:val="00C96A0E"/>
    <w:rsid w:val="00C96B2F"/>
    <w:rsid w:val="00C96F5C"/>
    <w:rsid w:val="00CA2989"/>
    <w:rsid w:val="00CA533F"/>
    <w:rsid w:val="00CA5959"/>
    <w:rsid w:val="00CA6255"/>
    <w:rsid w:val="00CA62B8"/>
    <w:rsid w:val="00CA701E"/>
    <w:rsid w:val="00CA7B0C"/>
    <w:rsid w:val="00CA7B33"/>
    <w:rsid w:val="00CB00D3"/>
    <w:rsid w:val="00CB0C90"/>
    <w:rsid w:val="00CB2CA2"/>
    <w:rsid w:val="00CB407D"/>
    <w:rsid w:val="00CB6488"/>
    <w:rsid w:val="00CC18C7"/>
    <w:rsid w:val="00CC45B0"/>
    <w:rsid w:val="00CD01F3"/>
    <w:rsid w:val="00CD05A7"/>
    <w:rsid w:val="00CD1FED"/>
    <w:rsid w:val="00CD2358"/>
    <w:rsid w:val="00CD2EBD"/>
    <w:rsid w:val="00CD58F1"/>
    <w:rsid w:val="00CD5E8D"/>
    <w:rsid w:val="00CD6299"/>
    <w:rsid w:val="00CD663B"/>
    <w:rsid w:val="00CD6707"/>
    <w:rsid w:val="00CD70E1"/>
    <w:rsid w:val="00CE1CBD"/>
    <w:rsid w:val="00CE2A14"/>
    <w:rsid w:val="00CE2C31"/>
    <w:rsid w:val="00CE371A"/>
    <w:rsid w:val="00CE40FC"/>
    <w:rsid w:val="00CE492E"/>
    <w:rsid w:val="00CE4933"/>
    <w:rsid w:val="00CE5A64"/>
    <w:rsid w:val="00CE5D50"/>
    <w:rsid w:val="00CE69A9"/>
    <w:rsid w:val="00CE69E7"/>
    <w:rsid w:val="00CE7012"/>
    <w:rsid w:val="00CF0623"/>
    <w:rsid w:val="00CF1F53"/>
    <w:rsid w:val="00CF261B"/>
    <w:rsid w:val="00CF3D76"/>
    <w:rsid w:val="00CF44AE"/>
    <w:rsid w:val="00CF7332"/>
    <w:rsid w:val="00D04C29"/>
    <w:rsid w:val="00D07266"/>
    <w:rsid w:val="00D10CA7"/>
    <w:rsid w:val="00D140D0"/>
    <w:rsid w:val="00D17393"/>
    <w:rsid w:val="00D17C73"/>
    <w:rsid w:val="00D218F9"/>
    <w:rsid w:val="00D22323"/>
    <w:rsid w:val="00D2339E"/>
    <w:rsid w:val="00D23A53"/>
    <w:rsid w:val="00D25AD4"/>
    <w:rsid w:val="00D31F08"/>
    <w:rsid w:val="00D320C4"/>
    <w:rsid w:val="00D32B78"/>
    <w:rsid w:val="00D335BA"/>
    <w:rsid w:val="00D33BF6"/>
    <w:rsid w:val="00D3553B"/>
    <w:rsid w:val="00D368E5"/>
    <w:rsid w:val="00D37043"/>
    <w:rsid w:val="00D37432"/>
    <w:rsid w:val="00D37617"/>
    <w:rsid w:val="00D37FB8"/>
    <w:rsid w:val="00D40227"/>
    <w:rsid w:val="00D42273"/>
    <w:rsid w:val="00D44EDD"/>
    <w:rsid w:val="00D46027"/>
    <w:rsid w:val="00D463FF"/>
    <w:rsid w:val="00D46942"/>
    <w:rsid w:val="00D46E1C"/>
    <w:rsid w:val="00D46E65"/>
    <w:rsid w:val="00D47647"/>
    <w:rsid w:val="00D52ECD"/>
    <w:rsid w:val="00D53D01"/>
    <w:rsid w:val="00D54FC8"/>
    <w:rsid w:val="00D55131"/>
    <w:rsid w:val="00D60464"/>
    <w:rsid w:val="00D60A44"/>
    <w:rsid w:val="00D6154B"/>
    <w:rsid w:val="00D63F5D"/>
    <w:rsid w:val="00D6490E"/>
    <w:rsid w:val="00D65583"/>
    <w:rsid w:val="00D66A84"/>
    <w:rsid w:val="00D67820"/>
    <w:rsid w:val="00D70AC7"/>
    <w:rsid w:val="00D73891"/>
    <w:rsid w:val="00D7407D"/>
    <w:rsid w:val="00D751D1"/>
    <w:rsid w:val="00D7536B"/>
    <w:rsid w:val="00D755B5"/>
    <w:rsid w:val="00D75D16"/>
    <w:rsid w:val="00D772FD"/>
    <w:rsid w:val="00D7742E"/>
    <w:rsid w:val="00D7762E"/>
    <w:rsid w:val="00D77E24"/>
    <w:rsid w:val="00D81149"/>
    <w:rsid w:val="00D82073"/>
    <w:rsid w:val="00D8211A"/>
    <w:rsid w:val="00D82D1E"/>
    <w:rsid w:val="00D84273"/>
    <w:rsid w:val="00D84DF7"/>
    <w:rsid w:val="00D85002"/>
    <w:rsid w:val="00D86389"/>
    <w:rsid w:val="00D86758"/>
    <w:rsid w:val="00D8778F"/>
    <w:rsid w:val="00D87CF2"/>
    <w:rsid w:val="00D9001D"/>
    <w:rsid w:val="00D901E7"/>
    <w:rsid w:val="00D90E72"/>
    <w:rsid w:val="00D91C7D"/>
    <w:rsid w:val="00D92989"/>
    <w:rsid w:val="00D93C6F"/>
    <w:rsid w:val="00D93DAD"/>
    <w:rsid w:val="00D94394"/>
    <w:rsid w:val="00D95DC8"/>
    <w:rsid w:val="00D95F79"/>
    <w:rsid w:val="00D9607E"/>
    <w:rsid w:val="00D962AC"/>
    <w:rsid w:val="00D96EB4"/>
    <w:rsid w:val="00D96EBD"/>
    <w:rsid w:val="00D96FF8"/>
    <w:rsid w:val="00D97B23"/>
    <w:rsid w:val="00DA1FFC"/>
    <w:rsid w:val="00DA26C3"/>
    <w:rsid w:val="00DA2F51"/>
    <w:rsid w:val="00DA4EBF"/>
    <w:rsid w:val="00DA6A29"/>
    <w:rsid w:val="00DA7194"/>
    <w:rsid w:val="00DA779D"/>
    <w:rsid w:val="00DB1AEB"/>
    <w:rsid w:val="00DB1C9F"/>
    <w:rsid w:val="00DB2157"/>
    <w:rsid w:val="00DB2863"/>
    <w:rsid w:val="00DB4E7C"/>
    <w:rsid w:val="00DB4FC3"/>
    <w:rsid w:val="00DB5894"/>
    <w:rsid w:val="00DB6040"/>
    <w:rsid w:val="00DB7AC4"/>
    <w:rsid w:val="00DB7DF6"/>
    <w:rsid w:val="00DC337F"/>
    <w:rsid w:val="00DC377A"/>
    <w:rsid w:val="00DC47DE"/>
    <w:rsid w:val="00DC5C76"/>
    <w:rsid w:val="00DC5E90"/>
    <w:rsid w:val="00DC60F7"/>
    <w:rsid w:val="00DC7209"/>
    <w:rsid w:val="00DC7725"/>
    <w:rsid w:val="00DC7C67"/>
    <w:rsid w:val="00DD025A"/>
    <w:rsid w:val="00DD1097"/>
    <w:rsid w:val="00DD135A"/>
    <w:rsid w:val="00DD1F61"/>
    <w:rsid w:val="00DD280B"/>
    <w:rsid w:val="00DD4550"/>
    <w:rsid w:val="00DD46D5"/>
    <w:rsid w:val="00DD5330"/>
    <w:rsid w:val="00DD6AE2"/>
    <w:rsid w:val="00DD7352"/>
    <w:rsid w:val="00DD740D"/>
    <w:rsid w:val="00DD74D6"/>
    <w:rsid w:val="00DE3CED"/>
    <w:rsid w:val="00DE7558"/>
    <w:rsid w:val="00DE77B0"/>
    <w:rsid w:val="00DE7EA1"/>
    <w:rsid w:val="00DF0B48"/>
    <w:rsid w:val="00DF0E93"/>
    <w:rsid w:val="00DF0EE4"/>
    <w:rsid w:val="00DF167A"/>
    <w:rsid w:val="00DF22C9"/>
    <w:rsid w:val="00DF2511"/>
    <w:rsid w:val="00DF25DA"/>
    <w:rsid w:val="00DF379B"/>
    <w:rsid w:val="00DF4A31"/>
    <w:rsid w:val="00DF4DB7"/>
    <w:rsid w:val="00DF6396"/>
    <w:rsid w:val="00DF6D7A"/>
    <w:rsid w:val="00DF7772"/>
    <w:rsid w:val="00DF77A3"/>
    <w:rsid w:val="00DF793F"/>
    <w:rsid w:val="00DF7F67"/>
    <w:rsid w:val="00E00490"/>
    <w:rsid w:val="00E02561"/>
    <w:rsid w:val="00E04461"/>
    <w:rsid w:val="00E07955"/>
    <w:rsid w:val="00E07FF6"/>
    <w:rsid w:val="00E115CE"/>
    <w:rsid w:val="00E120E4"/>
    <w:rsid w:val="00E12623"/>
    <w:rsid w:val="00E12704"/>
    <w:rsid w:val="00E12DB8"/>
    <w:rsid w:val="00E14916"/>
    <w:rsid w:val="00E161B0"/>
    <w:rsid w:val="00E16655"/>
    <w:rsid w:val="00E17B31"/>
    <w:rsid w:val="00E205CC"/>
    <w:rsid w:val="00E20CB0"/>
    <w:rsid w:val="00E20F3B"/>
    <w:rsid w:val="00E20F4E"/>
    <w:rsid w:val="00E2133C"/>
    <w:rsid w:val="00E226FE"/>
    <w:rsid w:val="00E25EF6"/>
    <w:rsid w:val="00E2644C"/>
    <w:rsid w:val="00E269B5"/>
    <w:rsid w:val="00E34E80"/>
    <w:rsid w:val="00E35071"/>
    <w:rsid w:val="00E35088"/>
    <w:rsid w:val="00E350C8"/>
    <w:rsid w:val="00E35976"/>
    <w:rsid w:val="00E40BE0"/>
    <w:rsid w:val="00E41487"/>
    <w:rsid w:val="00E42298"/>
    <w:rsid w:val="00E435CC"/>
    <w:rsid w:val="00E4697C"/>
    <w:rsid w:val="00E470FC"/>
    <w:rsid w:val="00E473C1"/>
    <w:rsid w:val="00E47539"/>
    <w:rsid w:val="00E47F7D"/>
    <w:rsid w:val="00E51835"/>
    <w:rsid w:val="00E522A8"/>
    <w:rsid w:val="00E548F2"/>
    <w:rsid w:val="00E54B58"/>
    <w:rsid w:val="00E54D88"/>
    <w:rsid w:val="00E5573C"/>
    <w:rsid w:val="00E57EAE"/>
    <w:rsid w:val="00E60022"/>
    <w:rsid w:val="00E624DD"/>
    <w:rsid w:val="00E62646"/>
    <w:rsid w:val="00E63157"/>
    <w:rsid w:val="00E639AE"/>
    <w:rsid w:val="00E64D79"/>
    <w:rsid w:val="00E65E5E"/>
    <w:rsid w:val="00E66A3E"/>
    <w:rsid w:val="00E702C4"/>
    <w:rsid w:val="00E712C2"/>
    <w:rsid w:val="00E71454"/>
    <w:rsid w:val="00E71565"/>
    <w:rsid w:val="00E71792"/>
    <w:rsid w:val="00E72D0E"/>
    <w:rsid w:val="00E72F06"/>
    <w:rsid w:val="00E7306E"/>
    <w:rsid w:val="00E73F02"/>
    <w:rsid w:val="00E74C2A"/>
    <w:rsid w:val="00E75A17"/>
    <w:rsid w:val="00E7643A"/>
    <w:rsid w:val="00E76BD3"/>
    <w:rsid w:val="00E77255"/>
    <w:rsid w:val="00E77999"/>
    <w:rsid w:val="00E77FC4"/>
    <w:rsid w:val="00E80885"/>
    <w:rsid w:val="00E81583"/>
    <w:rsid w:val="00E8186A"/>
    <w:rsid w:val="00E81EDA"/>
    <w:rsid w:val="00E84410"/>
    <w:rsid w:val="00E855E9"/>
    <w:rsid w:val="00E85959"/>
    <w:rsid w:val="00E8764F"/>
    <w:rsid w:val="00E8797A"/>
    <w:rsid w:val="00E901A0"/>
    <w:rsid w:val="00E91175"/>
    <w:rsid w:val="00E92E1A"/>
    <w:rsid w:val="00E93F7B"/>
    <w:rsid w:val="00E946EB"/>
    <w:rsid w:val="00E9606E"/>
    <w:rsid w:val="00E96122"/>
    <w:rsid w:val="00E97836"/>
    <w:rsid w:val="00E979AB"/>
    <w:rsid w:val="00EA1088"/>
    <w:rsid w:val="00EA273C"/>
    <w:rsid w:val="00EA4EC6"/>
    <w:rsid w:val="00EA7096"/>
    <w:rsid w:val="00EA716A"/>
    <w:rsid w:val="00EB0196"/>
    <w:rsid w:val="00EB038E"/>
    <w:rsid w:val="00EB094A"/>
    <w:rsid w:val="00EB0A17"/>
    <w:rsid w:val="00EB375D"/>
    <w:rsid w:val="00EB455B"/>
    <w:rsid w:val="00EB481D"/>
    <w:rsid w:val="00EB4882"/>
    <w:rsid w:val="00EB4B39"/>
    <w:rsid w:val="00EB4BA9"/>
    <w:rsid w:val="00EB7052"/>
    <w:rsid w:val="00EB7169"/>
    <w:rsid w:val="00EC0C8C"/>
    <w:rsid w:val="00EC4221"/>
    <w:rsid w:val="00EC4FB2"/>
    <w:rsid w:val="00EC6C78"/>
    <w:rsid w:val="00EC6DB7"/>
    <w:rsid w:val="00EC6FA1"/>
    <w:rsid w:val="00ED2013"/>
    <w:rsid w:val="00ED287D"/>
    <w:rsid w:val="00ED46BC"/>
    <w:rsid w:val="00ED4AA8"/>
    <w:rsid w:val="00ED6AB4"/>
    <w:rsid w:val="00ED6F76"/>
    <w:rsid w:val="00ED7C1A"/>
    <w:rsid w:val="00EE1AC3"/>
    <w:rsid w:val="00EE2174"/>
    <w:rsid w:val="00EE3075"/>
    <w:rsid w:val="00EE4260"/>
    <w:rsid w:val="00EE472F"/>
    <w:rsid w:val="00EE4996"/>
    <w:rsid w:val="00EE5075"/>
    <w:rsid w:val="00EE527F"/>
    <w:rsid w:val="00EE5E45"/>
    <w:rsid w:val="00EE6730"/>
    <w:rsid w:val="00EE7711"/>
    <w:rsid w:val="00EF088E"/>
    <w:rsid w:val="00EF0FE7"/>
    <w:rsid w:val="00EF115C"/>
    <w:rsid w:val="00EF23F6"/>
    <w:rsid w:val="00EF2C82"/>
    <w:rsid w:val="00EF2CEA"/>
    <w:rsid w:val="00EF3E98"/>
    <w:rsid w:val="00EF4D11"/>
    <w:rsid w:val="00EF54AE"/>
    <w:rsid w:val="00EF54E7"/>
    <w:rsid w:val="00EF6299"/>
    <w:rsid w:val="00EF7F58"/>
    <w:rsid w:val="00F007A5"/>
    <w:rsid w:val="00F01BC6"/>
    <w:rsid w:val="00F03921"/>
    <w:rsid w:val="00F04121"/>
    <w:rsid w:val="00F047B9"/>
    <w:rsid w:val="00F06E5E"/>
    <w:rsid w:val="00F07CD3"/>
    <w:rsid w:val="00F113B3"/>
    <w:rsid w:val="00F12ED5"/>
    <w:rsid w:val="00F1455A"/>
    <w:rsid w:val="00F1458A"/>
    <w:rsid w:val="00F15451"/>
    <w:rsid w:val="00F15BED"/>
    <w:rsid w:val="00F15F02"/>
    <w:rsid w:val="00F21875"/>
    <w:rsid w:val="00F21BF8"/>
    <w:rsid w:val="00F228C7"/>
    <w:rsid w:val="00F22A9A"/>
    <w:rsid w:val="00F234BB"/>
    <w:rsid w:val="00F2423C"/>
    <w:rsid w:val="00F24545"/>
    <w:rsid w:val="00F2545C"/>
    <w:rsid w:val="00F25B06"/>
    <w:rsid w:val="00F25D7A"/>
    <w:rsid w:val="00F271AE"/>
    <w:rsid w:val="00F2730F"/>
    <w:rsid w:val="00F27462"/>
    <w:rsid w:val="00F27D9D"/>
    <w:rsid w:val="00F311FB"/>
    <w:rsid w:val="00F313AF"/>
    <w:rsid w:val="00F33763"/>
    <w:rsid w:val="00F3433F"/>
    <w:rsid w:val="00F348DB"/>
    <w:rsid w:val="00F34944"/>
    <w:rsid w:val="00F350B1"/>
    <w:rsid w:val="00F35544"/>
    <w:rsid w:val="00F36A64"/>
    <w:rsid w:val="00F41547"/>
    <w:rsid w:val="00F41F83"/>
    <w:rsid w:val="00F42387"/>
    <w:rsid w:val="00F42C9F"/>
    <w:rsid w:val="00F42DC8"/>
    <w:rsid w:val="00F436FF"/>
    <w:rsid w:val="00F43FB7"/>
    <w:rsid w:val="00F4495B"/>
    <w:rsid w:val="00F4595B"/>
    <w:rsid w:val="00F45D2F"/>
    <w:rsid w:val="00F45FC6"/>
    <w:rsid w:val="00F47233"/>
    <w:rsid w:val="00F47872"/>
    <w:rsid w:val="00F478F9"/>
    <w:rsid w:val="00F51CA0"/>
    <w:rsid w:val="00F5686A"/>
    <w:rsid w:val="00F568AD"/>
    <w:rsid w:val="00F56B6D"/>
    <w:rsid w:val="00F56B70"/>
    <w:rsid w:val="00F56DDF"/>
    <w:rsid w:val="00F575D1"/>
    <w:rsid w:val="00F57FCE"/>
    <w:rsid w:val="00F60EA9"/>
    <w:rsid w:val="00F64F89"/>
    <w:rsid w:val="00F654C5"/>
    <w:rsid w:val="00F6597E"/>
    <w:rsid w:val="00F675A4"/>
    <w:rsid w:val="00F679D3"/>
    <w:rsid w:val="00F70826"/>
    <w:rsid w:val="00F70841"/>
    <w:rsid w:val="00F711A8"/>
    <w:rsid w:val="00F73FC4"/>
    <w:rsid w:val="00F74822"/>
    <w:rsid w:val="00F753F7"/>
    <w:rsid w:val="00F75EB7"/>
    <w:rsid w:val="00F7608C"/>
    <w:rsid w:val="00F779CB"/>
    <w:rsid w:val="00F8183E"/>
    <w:rsid w:val="00F82691"/>
    <w:rsid w:val="00F82B5F"/>
    <w:rsid w:val="00F850E5"/>
    <w:rsid w:val="00F86DCE"/>
    <w:rsid w:val="00F90667"/>
    <w:rsid w:val="00F90668"/>
    <w:rsid w:val="00F91243"/>
    <w:rsid w:val="00F91379"/>
    <w:rsid w:val="00F91F5E"/>
    <w:rsid w:val="00F93D25"/>
    <w:rsid w:val="00F952B0"/>
    <w:rsid w:val="00F95B4A"/>
    <w:rsid w:val="00F95FCC"/>
    <w:rsid w:val="00F965A2"/>
    <w:rsid w:val="00FA4460"/>
    <w:rsid w:val="00FA4A92"/>
    <w:rsid w:val="00FA5080"/>
    <w:rsid w:val="00FA6862"/>
    <w:rsid w:val="00FA73AC"/>
    <w:rsid w:val="00FB202F"/>
    <w:rsid w:val="00FB292F"/>
    <w:rsid w:val="00FB3C61"/>
    <w:rsid w:val="00FB41DC"/>
    <w:rsid w:val="00FB44F2"/>
    <w:rsid w:val="00FB45D5"/>
    <w:rsid w:val="00FB58ED"/>
    <w:rsid w:val="00FB5A62"/>
    <w:rsid w:val="00FB651A"/>
    <w:rsid w:val="00FC3D2F"/>
    <w:rsid w:val="00FC5452"/>
    <w:rsid w:val="00FC5C0B"/>
    <w:rsid w:val="00FC75A1"/>
    <w:rsid w:val="00FD001B"/>
    <w:rsid w:val="00FD39BF"/>
    <w:rsid w:val="00FD4A69"/>
    <w:rsid w:val="00FD52FE"/>
    <w:rsid w:val="00FD6374"/>
    <w:rsid w:val="00FD670A"/>
    <w:rsid w:val="00FE07E3"/>
    <w:rsid w:val="00FE19D7"/>
    <w:rsid w:val="00FE4461"/>
    <w:rsid w:val="00FE461A"/>
    <w:rsid w:val="00FE4858"/>
    <w:rsid w:val="00FE4B30"/>
    <w:rsid w:val="00FE6221"/>
    <w:rsid w:val="00FF0EBF"/>
    <w:rsid w:val="00FF12D5"/>
    <w:rsid w:val="00FF30B3"/>
    <w:rsid w:val="00FF3100"/>
    <w:rsid w:val="00FF3C12"/>
    <w:rsid w:val="00FF4579"/>
    <w:rsid w:val="00FF4EC1"/>
    <w:rsid w:val="00FF5C7F"/>
    <w:rsid w:val="00FF6247"/>
    <w:rsid w:val="00FF7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F3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F0F38"/>
    <w:pPr>
      <w:widowControl w:val="0"/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semiHidden/>
    <w:rsid w:val="004F0F38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&#1044;&#1054;&#1050;&#1059;&#1052;&#1045;&#1053;&#105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D286D98-71AC-41A4-8403-75A61B06D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ДОКУМЕНТ.dot</Template>
  <TotalTime>68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Pentium</dc:creator>
  <cp:keywords/>
  <dc:description/>
  <cp:lastModifiedBy>admin</cp:lastModifiedBy>
  <cp:revision>3</cp:revision>
  <cp:lastPrinted>2013-11-11T11:46:00Z</cp:lastPrinted>
  <dcterms:created xsi:type="dcterms:W3CDTF">2013-11-11T10:53:00Z</dcterms:created>
  <dcterms:modified xsi:type="dcterms:W3CDTF">2013-12-20T06:35:00Z</dcterms:modified>
</cp:coreProperties>
</file>